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3C7FC" w14:textId="77777777" w:rsidR="00D3687F" w:rsidRDefault="00D3687F" w:rsidP="00D76B50">
      <w:pPr>
        <w:pStyle w:val="Normal1"/>
        <w:keepLines w:val="0"/>
        <w:jc w:val="center"/>
        <w:outlineLvl w:val="9"/>
        <w:rPr>
          <w:rFonts w:cs="Arial"/>
          <w:bCs/>
          <w:sz w:val="24"/>
          <w:szCs w:val="24"/>
        </w:rPr>
      </w:pPr>
      <w:bookmarkStart w:id="0" w:name="_Hlk89859823"/>
    </w:p>
    <w:p w14:paraId="610FF1FC" w14:textId="789A6FE6" w:rsidR="00020C05" w:rsidRDefault="00D76B50" w:rsidP="00D76B50">
      <w:pPr>
        <w:pStyle w:val="Normal1"/>
        <w:keepLines w:val="0"/>
        <w:jc w:val="center"/>
        <w:outlineLvl w:val="9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ANEXO II</w:t>
      </w:r>
      <w:r w:rsidR="00020C05">
        <w:rPr>
          <w:rFonts w:cs="Arial"/>
          <w:bCs/>
          <w:sz w:val="24"/>
          <w:szCs w:val="24"/>
        </w:rPr>
        <w:t>–A</w:t>
      </w:r>
    </w:p>
    <w:p w14:paraId="00A3F84F" w14:textId="35964633" w:rsidR="00D76B50" w:rsidRDefault="00D76B50" w:rsidP="00D76B50">
      <w:pPr>
        <w:pStyle w:val="Normal1"/>
        <w:keepLines w:val="0"/>
        <w:jc w:val="center"/>
        <w:outlineLvl w:val="9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INFORMAÇÕES RELATIVAS ÀS EMPRESAS</w:t>
      </w:r>
    </w:p>
    <w:p w14:paraId="2D79A2ED" w14:textId="77777777" w:rsidR="00D76B50" w:rsidRPr="002F1FF4" w:rsidRDefault="00D76B50" w:rsidP="00D76B50">
      <w:pPr>
        <w:rPr>
          <w:sz w:val="10"/>
          <w:szCs w:val="10"/>
        </w:rPr>
      </w:pPr>
    </w:p>
    <w:p w14:paraId="2E6C28BB" w14:textId="3010B9E4" w:rsidR="00D76B50" w:rsidRPr="002F1FF4" w:rsidRDefault="00D76B50" w:rsidP="00D76B50">
      <w:pPr>
        <w:pStyle w:val="Normal1"/>
        <w:keepLines w:val="0"/>
        <w:ind w:left="-284"/>
        <w:jc w:val="center"/>
        <w:outlineLvl w:val="9"/>
        <w:rPr>
          <w:rFonts w:cs="Arial"/>
          <w:b w:val="0"/>
          <w:bCs/>
          <w:color w:val="FF0000"/>
          <w:sz w:val="20"/>
        </w:rPr>
      </w:pPr>
      <w:r w:rsidRPr="0051576E">
        <w:rPr>
          <w:rFonts w:cs="Arial"/>
          <w:b w:val="0"/>
          <w:bCs/>
          <w:color w:val="FF0000"/>
          <w:sz w:val="20"/>
        </w:rPr>
        <w:t>(Envio obrigatório d</w:t>
      </w:r>
      <w:r>
        <w:rPr>
          <w:rFonts w:cs="Arial"/>
          <w:b w:val="0"/>
          <w:bCs/>
          <w:color w:val="FF0000"/>
          <w:sz w:val="20"/>
        </w:rPr>
        <w:t xml:space="preserve">o </w:t>
      </w:r>
      <w:r w:rsidRPr="0051576E">
        <w:rPr>
          <w:rFonts w:cs="Arial"/>
          <w:b w:val="0"/>
          <w:bCs/>
          <w:color w:val="FF0000"/>
          <w:sz w:val="20"/>
        </w:rPr>
        <w:t>A</w:t>
      </w:r>
      <w:r>
        <w:rPr>
          <w:rFonts w:cs="Arial"/>
          <w:b w:val="0"/>
          <w:bCs/>
          <w:color w:val="FF0000"/>
          <w:sz w:val="20"/>
        </w:rPr>
        <w:t>NEXO II</w:t>
      </w:r>
      <w:r w:rsidR="0030151F">
        <w:rPr>
          <w:rFonts w:cs="Arial"/>
          <w:b w:val="0"/>
          <w:bCs/>
          <w:color w:val="FF0000"/>
          <w:sz w:val="20"/>
        </w:rPr>
        <w:t>-A</w:t>
      </w:r>
      <w:r>
        <w:rPr>
          <w:rFonts w:cs="Arial"/>
          <w:b w:val="0"/>
          <w:bCs/>
          <w:color w:val="FF0000"/>
          <w:sz w:val="20"/>
        </w:rPr>
        <w:t>. Existe arquivo editável contendo o ANEXO II</w:t>
      </w:r>
      <w:r w:rsidR="0030151F">
        <w:rPr>
          <w:rFonts w:cs="Arial"/>
          <w:b w:val="0"/>
          <w:bCs/>
          <w:color w:val="FF0000"/>
          <w:sz w:val="20"/>
        </w:rPr>
        <w:t>-A</w:t>
      </w:r>
      <w:r>
        <w:rPr>
          <w:rFonts w:cs="Arial"/>
          <w:b w:val="0"/>
          <w:bCs/>
          <w:color w:val="FF0000"/>
          <w:sz w:val="20"/>
        </w:rPr>
        <w:t xml:space="preserve"> publicado junto com o edital)</w:t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0"/>
        <w:gridCol w:w="2363"/>
        <w:gridCol w:w="1067"/>
        <w:gridCol w:w="57"/>
        <w:gridCol w:w="510"/>
        <w:gridCol w:w="1601"/>
      </w:tblGrid>
      <w:tr w:rsidR="00D76B50" w:rsidRPr="0012163D" w14:paraId="2A0BECA8" w14:textId="77777777" w:rsidTr="0024565B">
        <w:trPr>
          <w:cantSplit/>
          <w:trHeight w:val="228"/>
        </w:trPr>
        <w:tc>
          <w:tcPr>
            <w:tcW w:w="949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3499E" w14:textId="77777777" w:rsidR="00D76B50" w:rsidRPr="006F0964" w:rsidRDefault="00D76B50" w:rsidP="0024565B">
            <w:pPr>
              <w:pStyle w:val="Cabealho"/>
              <w:spacing w:after="12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F225A">
              <w:rPr>
                <w:rFonts w:cs="Arial"/>
                <w:b/>
                <w:bCs/>
                <w:sz w:val="24"/>
                <w:szCs w:val="24"/>
              </w:rPr>
              <w:t>PESSOA JURÍDICA (ÚNICA PARTICIPANTE OU LÍDER DO CONSÓRCIO)</w:t>
            </w:r>
          </w:p>
        </w:tc>
      </w:tr>
      <w:tr w:rsidR="00D76B50" w:rsidRPr="0012163D" w14:paraId="561A1353" w14:textId="77777777" w:rsidTr="0024565B">
        <w:trPr>
          <w:cantSplit/>
          <w:trHeight w:val="167"/>
        </w:trPr>
        <w:tc>
          <w:tcPr>
            <w:tcW w:w="626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682B858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Razão Social</w:t>
            </w:r>
          </w:p>
        </w:tc>
        <w:tc>
          <w:tcPr>
            <w:tcW w:w="3235" w:type="dxa"/>
            <w:gridSpan w:val="4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7FE6D8DA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CNPJ principal:</w:t>
            </w:r>
          </w:p>
        </w:tc>
      </w:tr>
      <w:tr w:rsidR="00D76B50" w:rsidRPr="00680673" w14:paraId="076207F0" w14:textId="77777777" w:rsidTr="0024565B">
        <w:trPr>
          <w:cantSplit/>
        </w:trPr>
        <w:tc>
          <w:tcPr>
            <w:tcW w:w="6263" w:type="dxa"/>
            <w:gridSpan w:val="2"/>
            <w:tcBorders>
              <w:top w:val="nil"/>
              <w:left w:val="single" w:sz="12" w:space="0" w:color="auto"/>
            </w:tcBorders>
          </w:tcPr>
          <w:p w14:paraId="41643D94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235" w:type="dxa"/>
            <w:gridSpan w:val="4"/>
            <w:tcBorders>
              <w:top w:val="nil"/>
              <w:right w:val="single" w:sz="12" w:space="0" w:color="auto"/>
            </w:tcBorders>
          </w:tcPr>
          <w:p w14:paraId="3D9B3C38" w14:textId="77777777" w:rsidR="00D76B50" w:rsidRPr="00D36AF4" w:rsidRDefault="00D76B50" w:rsidP="0024565B">
            <w:pPr>
              <w:pStyle w:val="Cabealho"/>
              <w:rPr>
                <w:rFonts w:eastAsia="Arial Unicode MS"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D76B50" w:rsidRPr="007A0594" w14:paraId="1B23D60F" w14:textId="77777777" w:rsidTr="0024565B">
        <w:trPr>
          <w:cantSplit/>
          <w:trHeight w:val="94"/>
        </w:trPr>
        <w:tc>
          <w:tcPr>
            <w:tcW w:w="9498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D742A0" w14:textId="77777777" w:rsidR="00D76B50" w:rsidRPr="00D36AF4" w:rsidRDefault="00D76B50" w:rsidP="0024565B">
            <w:pPr>
              <w:pStyle w:val="Cabealho"/>
              <w:tabs>
                <w:tab w:val="clear" w:pos="4419"/>
                <w:tab w:val="clear" w:pos="8838"/>
              </w:tabs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Endereço Completo (Rua, Avenida, Praça, Quadra, ... complemento e nº</w:t>
            </w:r>
            <w:r>
              <w:rPr>
                <w:rFonts w:cs="Arial"/>
                <w:sz w:val="20"/>
              </w:rPr>
              <w:t>)</w:t>
            </w:r>
          </w:p>
        </w:tc>
      </w:tr>
      <w:tr w:rsidR="00D76B50" w:rsidRPr="00846970" w14:paraId="17FE4B00" w14:textId="77777777" w:rsidTr="0024565B">
        <w:trPr>
          <w:cantSplit/>
          <w:trHeight w:val="315"/>
        </w:trPr>
        <w:tc>
          <w:tcPr>
            <w:tcW w:w="9498" w:type="dxa"/>
            <w:gridSpan w:val="6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8D7C06F" w14:textId="77777777" w:rsidR="00D76B50" w:rsidRPr="00D36AF4" w:rsidRDefault="00D76B50" w:rsidP="0024565B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D76B50" w:rsidRPr="007A0594" w14:paraId="558C3F5D" w14:textId="77777777" w:rsidTr="0024565B">
        <w:trPr>
          <w:cantSplit/>
          <w:trHeight w:val="190"/>
        </w:trPr>
        <w:tc>
          <w:tcPr>
            <w:tcW w:w="3900" w:type="dxa"/>
            <w:tcBorders>
              <w:top w:val="nil"/>
              <w:left w:val="single" w:sz="12" w:space="0" w:color="auto"/>
              <w:bottom w:val="nil"/>
            </w:tcBorders>
          </w:tcPr>
          <w:p w14:paraId="11900F54" w14:textId="77777777" w:rsidR="00D76B50" w:rsidRPr="00D36AF4" w:rsidRDefault="00D76B50" w:rsidP="0024565B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Bairro</w:t>
            </w:r>
          </w:p>
        </w:tc>
        <w:tc>
          <w:tcPr>
            <w:tcW w:w="3430" w:type="dxa"/>
            <w:gridSpan w:val="2"/>
            <w:tcBorders>
              <w:top w:val="nil"/>
              <w:bottom w:val="nil"/>
            </w:tcBorders>
          </w:tcPr>
          <w:p w14:paraId="5EA8B233" w14:textId="77777777" w:rsidR="00D76B50" w:rsidRPr="00D36AF4" w:rsidRDefault="00D76B50" w:rsidP="0024565B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Município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14:paraId="08C94092" w14:textId="77777777" w:rsidR="00D76B50" w:rsidRPr="00D36AF4" w:rsidRDefault="00D76B50" w:rsidP="0024565B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UF</w:t>
            </w:r>
          </w:p>
        </w:tc>
        <w:tc>
          <w:tcPr>
            <w:tcW w:w="1601" w:type="dxa"/>
            <w:tcBorders>
              <w:top w:val="nil"/>
              <w:bottom w:val="nil"/>
              <w:right w:val="single" w:sz="12" w:space="0" w:color="auto"/>
            </w:tcBorders>
          </w:tcPr>
          <w:p w14:paraId="2BBEE60D" w14:textId="77777777" w:rsidR="00D76B50" w:rsidRPr="007A0594" w:rsidRDefault="00D76B50" w:rsidP="0024565B">
            <w:pPr>
              <w:spacing w:after="120"/>
              <w:rPr>
                <w:rFonts w:cs="Arial"/>
                <w:sz w:val="20"/>
              </w:rPr>
            </w:pPr>
            <w:r w:rsidRPr="007A0594">
              <w:rPr>
                <w:rFonts w:cs="Arial"/>
                <w:sz w:val="20"/>
              </w:rPr>
              <w:t>CEP</w:t>
            </w:r>
          </w:p>
        </w:tc>
      </w:tr>
      <w:tr w:rsidR="00D76B50" w:rsidRPr="00846970" w14:paraId="19D49474" w14:textId="77777777" w:rsidTr="0024565B">
        <w:trPr>
          <w:cantSplit/>
          <w:trHeight w:val="298"/>
        </w:trPr>
        <w:tc>
          <w:tcPr>
            <w:tcW w:w="3900" w:type="dxa"/>
            <w:tcBorders>
              <w:top w:val="nil"/>
              <w:left w:val="single" w:sz="12" w:space="0" w:color="auto"/>
            </w:tcBorders>
          </w:tcPr>
          <w:p w14:paraId="0067A6EF" w14:textId="77777777" w:rsidR="00D76B50" w:rsidRPr="00D36AF4" w:rsidRDefault="00D76B50" w:rsidP="0024565B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430" w:type="dxa"/>
            <w:gridSpan w:val="2"/>
            <w:tcBorders>
              <w:top w:val="nil"/>
            </w:tcBorders>
          </w:tcPr>
          <w:p w14:paraId="237BD1A1" w14:textId="77777777" w:rsidR="00D76B50" w:rsidRPr="00D36AF4" w:rsidRDefault="00D76B50" w:rsidP="0024565B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6025C6CF" w14:textId="77777777" w:rsidR="00D76B50" w:rsidRPr="00D36AF4" w:rsidRDefault="00D76B50" w:rsidP="0024565B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7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1601" w:type="dxa"/>
            <w:tcBorders>
              <w:top w:val="nil"/>
              <w:right w:val="single" w:sz="12" w:space="0" w:color="auto"/>
            </w:tcBorders>
          </w:tcPr>
          <w:p w14:paraId="2448D9B4" w14:textId="77777777" w:rsidR="00D76B50" w:rsidRPr="00846970" w:rsidRDefault="00D76B50" w:rsidP="0024565B">
            <w:pPr>
              <w:rPr>
                <w:rFonts w:cs="Arial"/>
                <w:sz w:val="24"/>
                <w:szCs w:val="24"/>
              </w:rPr>
            </w:pPr>
            <w:r w:rsidRPr="00846970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846970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6970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</w:r>
            <w:r w:rsidRPr="00846970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</w:p>
        </w:tc>
      </w:tr>
      <w:tr w:rsidR="00D76B50" w:rsidRPr="0012163D" w14:paraId="00B0E73A" w14:textId="77777777" w:rsidTr="0024565B">
        <w:trPr>
          <w:cantSplit/>
          <w:trHeight w:val="222"/>
        </w:trPr>
        <w:tc>
          <w:tcPr>
            <w:tcW w:w="6263" w:type="dxa"/>
            <w:gridSpan w:val="2"/>
            <w:tcBorders>
              <w:top w:val="nil"/>
              <w:left w:val="single" w:sz="12" w:space="0" w:color="auto"/>
              <w:bottom w:val="nil"/>
            </w:tcBorders>
          </w:tcPr>
          <w:p w14:paraId="0B4FD340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E-mail comercial</w:t>
            </w:r>
          </w:p>
        </w:tc>
        <w:tc>
          <w:tcPr>
            <w:tcW w:w="3235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1067FF11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Telefone Comercial com DDD</w:t>
            </w:r>
          </w:p>
        </w:tc>
      </w:tr>
      <w:tr w:rsidR="00D76B50" w:rsidRPr="00680673" w14:paraId="778848BB" w14:textId="77777777" w:rsidTr="0024565B">
        <w:trPr>
          <w:cantSplit/>
        </w:trPr>
        <w:tc>
          <w:tcPr>
            <w:tcW w:w="6263" w:type="dxa"/>
            <w:gridSpan w:val="2"/>
            <w:tcBorders>
              <w:top w:val="nil"/>
              <w:left w:val="single" w:sz="12" w:space="0" w:color="auto"/>
            </w:tcBorders>
          </w:tcPr>
          <w:p w14:paraId="1DA34A74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235" w:type="dxa"/>
            <w:gridSpan w:val="4"/>
            <w:tcBorders>
              <w:top w:val="nil"/>
              <w:right w:val="single" w:sz="12" w:space="0" w:color="auto"/>
            </w:tcBorders>
          </w:tcPr>
          <w:p w14:paraId="1C6C0854" w14:textId="77777777" w:rsidR="00D76B50" w:rsidRPr="00D36AF4" w:rsidRDefault="00D76B50" w:rsidP="0024565B">
            <w:pPr>
              <w:pStyle w:val="Cabealho"/>
              <w:rPr>
                <w:rFonts w:eastAsia="Arial Unicode MS"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D76B50" w:rsidRPr="00781E9C" w14:paraId="58392B09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nil"/>
            </w:tcBorders>
          </w:tcPr>
          <w:p w14:paraId="425B17B2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Nome do Responsável Legal que representará a empresa nesse Credenciamento</w:t>
            </w:r>
          </w:p>
        </w:tc>
        <w:tc>
          <w:tcPr>
            <w:tcW w:w="2111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3BA8DD28" w14:textId="77777777" w:rsidR="00D76B50" w:rsidRPr="00781E9C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781E9C">
              <w:rPr>
                <w:rFonts w:cs="Arial"/>
                <w:sz w:val="20"/>
              </w:rPr>
              <w:t>CPF</w:t>
            </w:r>
          </w:p>
        </w:tc>
      </w:tr>
      <w:tr w:rsidR="00D76B50" w:rsidRPr="00680673" w14:paraId="501E849D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</w:tcBorders>
          </w:tcPr>
          <w:p w14:paraId="2434DA81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111" w:type="dxa"/>
            <w:gridSpan w:val="2"/>
            <w:tcBorders>
              <w:top w:val="nil"/>
              <w:right w:val="single" w:sz="12" w:space="0" w:color="auto"/>
            </w:tcBorders>
          </w:tcPr>
          <w:p w14:paraId="1AAF3F5D" w14:textId="77777777" w:rsidR="00D76B50" w:rsidRPr="00680673" w:rsidRDefault="00D76B50" w:rsidP="0024565B">
            <w:pPr>
              <w:pStyle w:val="Cabealho"/>
              <w:rPr>
                <w:rFonts w:cs="Arial"/>
                <w:sz w:val="24"/>
                <w:szCs w:val="24"/>
              </w:rPr>
            </w:pP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680673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</w:p>
        </w:tc>
      </w:tr>
      <w:tr w:rsidR="00D76B50" w:rsidRPr="007A0594" w14:paraId="44544E73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nil"/>
            </w:tcBorders>
          </w:tcPr>
          <w:p w14:paraId="3DD24CDB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E4044D">
              <w:rPr>
                <w:rFonts w:cs="Arial"/>
                <w:b/>
                <w:bCs/>
                <w:sz w:val="20"/>
              </w:rPr>
              <w:t>Nome dos demais sócios da empresa, se houver</w:t>
            </w:r>
            <w:r w:rsidRPr="00D36AF4">
              <w:rPr>
                <w:rFonts w:cs="Arial"/>
                <w:sz w:val="20"/>
              </w:rPr>
              <w:t xml:space="preserve"> </w:t>
            </w:r>
            <w:r w:rsidRPr="00E4044D">
              <w:rPr>
                <w:rFonts w:cs="Arial"/>
                <w:sz w:val="16"/>
                <w:szCs w:val="16"/>
              </w:rPr>
              <w:t>(adicione linhas se necessário)</w:t>
            </w:r>
          </w:p>
        </w:tc>
        <w:tc>
          <w:tcPr>
            <w:tcW w:w="2111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47DB54E2" w14:textId="77777777" w:rsidR="00D76B50" w:rsidRPr="007A059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7A0594">
              <w:rPr>
                <w:rFonts w:cs="Arial"/>
                <w:sz w:val="20"/>
              </w:rPr>
              <w:t>CPF</w:t>
            </w:r>
          </w:p>
        </w:tc>
      </w:tr>
      <w:tr w:rsidR="00D76B50" w:rsidRPr="00680673" w14:paraId="5CEB1164" w14:textId="77777777" w:rsidTr="0024565B">
        <w:trPr>
          <w:cantSplit/>
          <w:trHeight w:val="392"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nil"/>
            </w:tcBorders>
          </w:tcPr>
          <w:p w14:paraId="71525E47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111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7FF7B516" w14:textId="77777777" w:rsidR="00D76B50" w:rsidRPr="00680673" w:rsidRDefault="00D76B50" w:rsidP="0024565B">
            <w:pPr>
              <w:pStyle w:val="Cabealho"/>
              <w:rPr>
                <w:rFonts w:cs="Arial"/>
                <w:sz w:val="24"/>
                <w:szCs w:val="24"/>
              </w:rPr>
            </w:pP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680673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</w:p>
        </w:tc>
      </w:tr>
      <w:tr w:rsidR="00D76B50" w:rsidRPr="00680673" w14:paraId="284182D3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10701AB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111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4D7DCE1" w14:textId="77777777" w:rsidR="00D76B50" w:rsidRPr="00680673" w:rsidRDefault="00D76B50" w:rsidP="0024565B">
            <w:pPr>
              <w:pStyle w:val="Cabealho"/>
              <w:rPr>
                <w:rFonts w:cs="Arial"/>
                <w:sz w:val="24"/>
                <w:szCs w:val="24"/>
              </w:rPr>
            </w:pP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680673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</w:p>
        </w:tc>
      </w:tr>
      <w:tr w:rsidR="00D76B50" w:rsidRPr="00680673" w14:paraId="291D66B7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4449F62" w14:textId="77777777" w:rsidR="00D76B50" w:rsidRDefault="00D76B50" w:rsidP="0024565B">
            <w:pPr>
              <w:pStyle w:val="Cabealh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Área (s) de atuação</w:t>
            </w:r>
          </w:p>
          <w:p w14:paraId="07A35E6D" w14:textId="77777777" w:rsidR="00D76B50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5F225A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5F225A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591875">
              <w:rPr>
                <w:rFonts w:cs="Arial"/>
                <w:sz w:val="20"/>
              </w:rPr>
              <w:t> </w:t>
            </w:r>
            <w:r w:rsidRPr="00591875">
              <w:rPr>
                <w:rFonts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  <w:r w:rsidRPr="005F225A">
              <w:rPr>
                <w:rFonts w:cs="Arial"/>
                <w:sz w:val="20"/>
              </w:rPr>
              <w:t>)</w:t>
            </w:r>
            <w:r w:rsidRPr="008A12D2">
              <w:rPr>
                <w:rFonts w:cs="Arial"/>
                <w:sz w:val="20"/>
              </w:rPr>
              <w:t>Estruturação e modelagem econômico-financeira</w:t>
            </w:r>
          </w:p>
          <w:p w14:paraId="216A3DC3" w14:textId="77777777" w:rsidR="00D76B50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5F225A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5F225A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591875">
              <w:rPr>
                <w:rFonts w:cs="Arial"/>
                <w:sz w:val="20"/>
              </w:rPr>
              <w:t> </w:t>
            </w:r>
            <w:r w:rsidRPr="00591875">
              <w:rPr>
                <w:rFonts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  <w:r w:rsidRPr="005F225A">
              <w:rPr>
                <w:rFonts w:cs="Arial"/>
                <w:sz w:val="20"/>
              </w:rPr>
              <w:t>)</w:t>
            </w:r>
            <w:r w:rsidRPr="008A12D2">
              <w:rPr>
                <w:rFonts w:cs="Arial"/>
                <w:sz w:val="20"/>
              </w:rPr>
              <w:t>Projeto de Engenharia</w:t>
            </w:r>
          </w:p>
          <w:p w14:paraId="03D0243B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5F225A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5F225A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591875">
              <w:rPr>
                <w:rFonts w:cs="Arial"/>
                <w:sz w:val="20"/>
              </w:rPr>
              <w:t> </w:t>
            </w:r>
            <w:r w:rsidRPr="00591875">
              <w:rPr>
                <w:rFonts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  <w:r w:rsidRPr="005F225A">
              <w:rPr>
                <w:rFonts w:cs="Arial"/>
                <w:sz w:val="20"/>
              </w:rPr>
              <w:t>)</w:t>
            </w:r>
            <w:r w:rsidRPr="008A12D2">
              <w:rPr>
                <w:rFonts w:cs="Arial"/>
                <w:sz w:val="20"/>
              </w:rPr>
              <w:t>Assessoria Jurídica</w:t>
            </w:r>
          </w:p>
        </w:tc>
        <w:tc>
          <w:tcPr>
            <w:tcW w:w="2111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30A9C5C" w14:textId="77777777" w:rsidR="00D76B50" w:rsidRPr="00680673" w:rsidRDefault="00D76B50" w:rsidP="0024565B">
            <w:pPr>
              <w:pStyle w:val="Cabealho"/>
              <w:rPr>
                <w:rFonts w:cs="Arial"/>
                <w:sz w:val="24"/>
                <w:szCs w:val="24"/>
              </w:rPr>
            </w:pPr>
          </w:p>
        </w:tc>
      </w:tr>
      <w:tr w:rsidR="00D76B50" w:rsidRPr="00D07590" w14:paraId="455BD132" w14:textId="77777777" w:rsidTr="0024565B">
        <w:trPr>
          <w:cantSplit/>
        </w:trPr>
        <w:tc>
          <w:tcPr>
            <w:tcW w:w="949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FA4688" w14:textId="77777777" w:rsidR="00D76B50" w:rsidRPr="00E4044D" w:rsidRDefault="00D76B50" w:rsidP="0024565B">
            <w:pPr>
              <w:pStyle w:val="Cabealho"/>
              <w:rPr>
                <w:rFonts w:cs="Arial"/>
                <w:b/>
                <w:bCs/>
                <w:sz w:val="20"/>
              </w:rPr>
            </w:pPr>
            <w:r w:rsidRPr="00E4044D">
              <w:rPr>
                <w:rFonts w:cs="Arial"/>
                <w:b/>
                <w:bCs/>
                <w:sz w:val="20"/>
              </w:rPr>
              <w:t>Indique as atividades de interesse da empresa:</w:t>
            </w:r>
          </w:p>
          <w:p w14:paraId="0770B743" w14:textId="77777777" w:rsidR="00D76B50" w:rsidRPr="002F1FF4" w:rsidRDefault="00D76B50" w:rsidP="0024565B">
            <w:pPr>
              <w:pStyle w:val="Cabealho"/>
              <w:rPr>
                <w:rFonts w:cs="Arial"/>
                <w:sz w:val="10"/>
                <w:szCs w:val="10"/>
              </w:rPr>
            </w:pPr>
          </w:p>
          <w:p w14:paraId="68D5704A" w14:textId="77777777" w:rsidR="006677E9" w:rsidRDefault="006677E9" w:rsidP="006677E9">
            <w:pPr>
              <w:pStyle w:val="Cabealho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</w:t>
            </w:r>
            <w:r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  <w:lang w:val="en-US"/>
              </w:rPr>
              <w:t xml:space="preserve">) RSU-100       </w:t>
            </w:r>
            <w:proofErr w:type="gramStart"/>
            <w:r>
              <w:rPr>
                <w:rFonts w:cs="Arial"/>
                <w:sz w:val="20"/>
                <w:lang w:val="en-US"/>
              </w:rPr>
              <w:t xml:space="preserve">   (</w:t>
            </w:r>
            <w:proofErr w:type="gramEnd"/>
            <w:r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  <w:lang w:val="en-US"/>
              </w:rPr>
              <w:t>) RSU-101          (</w:t>
            </w:r>
            <w:r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  <w:lang w:val="en-US"/>
              </w:rPr>
              <w:t>) RSU-102</w:t>
            </w:r>
          </w:p>
          <w:p w14:paraId="5F41C369" w14:textId="77777777" w:rsidR="006677E9" w:rsidRDefault="006677E9" w:rsidP="006677E9">
            <w:pPr>
              <w:pStyle w:val="Cabealho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</w:t>
            </w:r>
            <w:r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  <w:lang w:val="en-US"/>
              </w:rPr>
              <w:t xml:space="preserve">) RSU-103       </w:t>
            </w:r>
            <w:proofErr w:type="gramStart"/>
            <w:r>
              <w:rPr>
                <w:rFonts w:cs="Arial"/>
                <w:sz w:val="20"/>
                <w:lang w:val="en-US"/>
              </w:rPr>
              <w:t xml:space="preserve">   (</w:t>
            </w:r>
            <w:proofErr w:type="gramEnd"/>
            <w:r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  <w:lang w:val="en-US"/>
              </w:rPr>
              <w:t>) RSU-200          (</w:t>
            </w:r>
            <w:r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  <w:lang w:val="en-US"/>
              </w:rPr>
              <w:t>) RSU-201</w:t>
            </w:r>
          </w:p>
          <w:p w14:paraId="793A1C47" w14:textId="2832C6F1" w:rsidR="00D76B50" w:rsidRPr="002F1FF4" w:rsidRDefault="006677E9" w:rsidP="0024565B">
            <w:pPr>
              <w:pStyle w:val="Cabealho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</w:t>
            </w:r>
            <w:r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  <w:lang w:val="en-US"/>
              </w:rPr>
              <w:t xml:space="preserve">) RSU-202       </w:t>
            </w:r>
            <w:proofErr w:type="gramStart"/>
            <w:r>
              <w:rPr>
                <w:rFonts w:cs="Arial"/>
                <w:sz w:val="20"/>
                <w:lang w:val="en-US"/>
              </w:rPr>
              <w:t xml:space="preserve">   (</w:t>
            </w:r>
            <w:proofErr w:type="gramEnd"/>
            <w:r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  <w:lang w:val="en-US"/>
              </w:rPr>
              <w:t xml:space="preserve">) RSU - 203        </w:t>
            </w:r>
            <w:r>
              <w:rPr>
                <w:rFonts w:cs="Arial"/>
                <w:color w:val="FFFFFF" w:themeColor="background1"/>
                <w:sz w:val="20"/>
                <w:lang w:val="en-US"/>
              </w:rPr>
              <w:t xml:space="preserve"> (   </w:t>
            </w:r>
          </w:p>
        </w:tc>
      </w:tr>
      <w:tr w:rsidR="00D76B50" w:rsidRPr="00554A5C" w14:paraId="22249D36" w14:textId="77777777" w:rsidTr="0024565B">
        <w:trPr>
          <w:cantSplit/>
        </w:trPr>
        <w:tc>
          <w:tcPr>
            <w:tcW w:w="9498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753950" w14:textId="77777777" w:rsidR="00D76B50" w:rsidRDefault="00D76B50" w:rsidP="0024565B">
            <w:pPr>
              <w:pStyle w:val="Cabealho"/>
              <w:rPr>
                <w:rFonts w:cs="Arial"/>
                <w:sz w:val="20"/>
              </w:rPr>
            </w:pPr>
          </w:p>
        </w:tc>
      </w:tr>
    </w:tbl>
    <w:p w14:paraId="71AFF0DD" w14:textId="77777777" w:rsidR="00D76B50" w:rsidRPr="006911B0" w:rsidRDefault="00D76B50" w:rsidP="00D76B50">
      <w:pPr>
        <w:ind w:left="-142"/>
        <w:jc w:val="both"/>
        <w:rPr>
          <w:rFonts w:cs="Arial"/>
          <w:bCs/>
          <w:i/>
          <w:iCs/>
          <w:color w:val="FF0000"/>
          <w:sz w:val="20"/>
        </w:rPr>
      </w:pPr>
      <w:r w:rsidRPr="00D92E8D">
        <w:rPr>
          <w:rFonts w:cs="Arial"/>
          <w:bCs/>
          <w:i/>
          <w:iCs/>
          <w:color w:val="FF0000"/>
          <w:sz w:val="20"/>
        </w:rPr>
        <w:t>OBS: Em se tratando de empresas reunidas em Consórcio, cada empresa integrante deverá ser listada na tabela abaixo. Preencha uma tabela para cada empresa integrante do Consórcio. Copie e cole a tabela abaixo quantas vezes for necessário. Em se tratando de única participante, delete a tabela seguinte.</w:t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0"/>
        <w:gridCol w:w="2363"/>
        <w:gridCol w:w="1067"/>
        <w:gridCol w:w="57"/>
        <w:gridCol w:w="510"/>
        <w:gridCol w:w="1601"/>
      </w:tblGrid>
      <w:tr w:rsidR="00D76B50" w:rsidRPr="0012163D" w14:paraId="07FEA1E3" w14:textId="77777777" w:rsidTr="0024565B">
        <w:trPr>
          <w:cantSplit/>
          <w:trHeight w:val="228"/>
        </w:trPr>
        <w:tc>
          <w:tcPr>
            <w:tcW w:w="949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83CBC" w14:textId="77777777" w:rsidR="00D76B50" w:rsidRPr="006F0964" w:rsidRDefault="00D76B50" w:rsidP="0024565B">
            <w:pPr>
              <w:pStyle w:val="Cabealho"/>
              <w:spacing w:after="12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D92E8D">
              <w:rPr>
                <w:rFonts w:cs="Arial"/>
                <w:b/>
                <w:bCs/>
                <w:sz w:val="24"/>
                <w:szCs w:val="24"/>
              </w:rPr>
              <w:t>EMPRESAS SECUNDÁRIAS INTEGRANTES DO CONSÓRCIO)</w:t>
            </w:r>
          </w:p>
        </w:tc>
      </w:tr>
      <w:tr w:rsidR="00D76B50" w:rsidRPr="0012163D" w14:paraId="1D31EBB4" w14:textId="77777777" w:rsidTr="0024565B">
        <w:trPr>
          <w:cantSplit/>
          <w:trHeight w:val="167"/>
        </w:trPr>
        <w:tc>
          <w:tcPr>
            <w:tcW w:w="626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E952DAC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Razão Social</w:t>
            </w:r>
          </w:p>
        </w:tc>
        <w:tc>
          <w:tcPr>
            <w:tcW w:w="3235" w:type="dxa"/>
            <w:gridSpan w:val="4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4C05FFC4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CNPJ principal:</w:t>
            </w:r>
          </w:p>
        </w:tc>
      </w:tr>
      <w:tr w:rsidR="00D76B50" w:rsidRPr="00680673" w14:paraId="6E6D9A31" w14:textId="77777777" w:rsidTr="0024565B">
        <w:trPr>
          <w:cantSplit/>
        </w:trPr>
        <w:tc>
          <w:tcPr>
            <w:tcW w:w="6263" w:type="dxa"/>
            <w:gridSpan w:val="2"/>
            <w:tcBorders>
              <w:top w:val="nil"/>
              <w:left w:val="single" w:sz="12" w:space="0" w:color="auto"/>
            </w:tcBorders>
          </w:tcPr>
          <w:p w14:paraId="1F2C28A4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235" w:type="dxa"/>
            <w:gridSpan w:val="4"/>
            <w:tcBorders>
              <w:top w:val="nil"/>
              <w:right w:val="single" w:sz="12" w:space="0" w:color="auto"/>
            </w:tcBorders>
          </w:tcPr>
          <w:p w14:paraId="7C1FE3A8" w14:textId="77777777" w:rsidR="00D76B50" w:rsidRPr="00D36AF4" w:rsidRDefault="00D76B50" w:rsidP="0024565B">
            <w:pPr>
              <w:pStyle w:val="Cabealho"/>
              <w:rPr>
                <w:rFonts w:eastAsia="Arial Unicode MS"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D76B50" w:rsidRPr="007A0594" w14:paraId="78163E94" w14:textId="77777777" w:rsidTr="0024565B">
        <w:trPr>
          <w:cantSplit/>
          <w:trHeight w:val="94"/>
        </w:trPr>
        <w:tc>
          <w:tcPr>
            <w:tcW w:w="9498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DC134DF" w14:textId="77777777" w:rsidR="00D76B50" w:rsidRPr="00D36AF4" w:rsidRDefault="00D76B50" w:rsidP="0024565B">
            <w:pPr>
              <w:pStyle w:val="Cabealho"/>
              <w:tabs>
                <w:tab w:val="clear" w:pos="4419"/>
                <w:tab w:val="clear" w:pos="8838"/>
              </w:tabs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Endereço Completo (Rua, Avenida, Praça, Quadra, ... complemento e nº</w:t>
            </w:r>
            <w:r>
              <w:rPr>
                <w:rFonts w:cs="Arial"/>
                <w:sz w:val="20"/>
              </w:rPr>
              <w:t>)</w:t>
            </w:r>
          </w:p>
        </w:tc>
      </w:tr>
      <w:tr w:rsidR="00D76B50" w:rsidRPr="00846970" w14:paraId="23D06647" w14:textId="77777777" w:rsidTr="0024565B">
        <w:trPr>
          <w:cantSplit/>
          <w:trHeight w:val="315"/>
        </w:trPr>
        <w:tc>
          <w:tcPr>
            <w:tcW w:w="9498" w:type="dxa"/>
            <w:gridSpan w:val="6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86B9F71" w14:textId="77777777" w:rsidR="00D76B50" w:rsidRPr="00D36AF4" w:rsidRDefault="00D76B50" w:rsidP="0024565B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D76B50" w:rsidRPr="007A0594" w14:paraId="2C99BFAA" w14:textId="77777777" w:rsidTr="0024565B">
        <w:trPr>
          <w:cantSplit/>
          <w:trHeight w:val="190"/>
        </w:trPr>
        <w:tc>
          <w:tcPr>
            <w:tcW w:w="3900" w:type="dxa"/>
            <w:tcBorders>
              <w:top w:val="nil"/>
              <w:left w:val="single" w:sz="12" w:space="0" w:color="auto"/>
              <w:bottom w:val="nil"/>
            </w:tcBorders>
          </w:tcPr>
          <w:p w14:paraId="0CF07C6D" w14:textId="77777777" w:rsidR="00D76B50" w:rsidRPr="00D36AF4" w:rsidRDefault="00D76B50" w:rsidP="0024565B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Bairro</w:t>
            </w:r>
          </w:p>
        </w:tc>
        <w:tc>
          <w:tcPr>
            <w:tcW w:w="3430" w:type="dxa"/>
            <w:gridSpan w:val="2"/>
            <w:tcBorders>
              <w:top w:val="nil"/>
              <w:bottom w:val="nil"/>
            </w:tcBorders>
          </w:tcPr>
          <w:p w14:paraId="00E211C8" w14:textId="77777777" w:rsidR="00D76B50" w:rsidRPr="00D36AF4" w:rsidRDefault="00D76B50" w:rsidP="0024565B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Município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</w:tcPr>
          <w:p w14:paraId="7BD0D143" w14:textId="77777777" w:rsidR="00D76B50" w:rsidRPr="00D36AF4" w:rsidRDefault="00D76B50" w:rsidP="0024565B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UF</w:t>
            </w:r>
          </w:p>
        </w:tc>
        <w:tc>
          <w:tcPr>
            <w:tcW w:w="1601" w:type="dxa"/>
            <w:tcBorders>
              <w:top w:val="nil"/>
              <w:bottom w:val="nil"/>
              <w:right w:val="single" w:sz="12" w:space="0" w:color="auto"/>
            </w:tcBorders>
          </w:tcPr>
          <w:p w14:paraId="14F8EC9B" w14:textId="77777777" w:rsidR="00D76B50" w:rsidRPr="007A0594" w:rsidRDefault="00D76B50" w:rsidP="0024565B">
            <w:pPr>
              <w:spacing w:after="120"/>
              <w:rPr>
                <w:rFonts w:cs="Arial"/>
                <w:sz w:val="20"/>
              </w:rPr>
            </w:pPr>
            <w:r w:rsidRPr="007A0594">
              <w:rPr>
                <w:rFonts w:cs="Arial"/>
                <w:sz w:val="20"/>
              </w:rPr>
              <w:t>CEP</w:t>
            </w:r>
          </w:p>
        </w:tc>
      </w:tr>
      <w:tr w:rsidR="00D76B50" w:rsidRPr="00846970" w14:paraId="049010C5" w14:textId="77777777" w:rsidTr="0024565B">
        <w:trPr>
          <w:cantSplit/>
          <w:trHeight w:val="298"/>
        </w:trPr>
        <w:tc>
          <w:tcPr>
            <w:tcW w:w="3900" w:type="dxa"/>
            <w:tcBorders>
              <w:top w:val="nil"/>
              <w:left w:val="single" w:sz="12" w:space="0" w:color="auto"/>
            </w:tcBorders>
          </w:tcPr>
          <w:p w14:paraId="215AAFEE" w14:textId="77777777" w:rsidR="00D76B50" w:rsidRPr="00D36AF4" w:rsidRDefault="00D76B50" w:rsidP="0024565B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430" w:type="dxa"/>
            <w:gridSpan w:val="2"/>
            <w:tcBorders>
              <w:top w:val="nil"/>
            </w:tcBorders>
          </w:tcPr>
          <w:p w14:paraId="2F1C08C4" w14:textId="77777777" w:rsidR="00D76B50" w:rsidRPr="00D36AF4" w:rsidRDefault="00D76B50" w:rsidP="0024565B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14:paraId="61890FBB" w14:textId="77777777" w:rsidR="00D76B50" w:rsidRPr="00D36AF4" w:rsidRDefault="00D76B50" w:rsidP="0024565B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7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1601" w:type="dxa"/>
            <w:tcBorders>
              <w:top w:val="nil"/>
              <w:right w:val="single" w:sz="12" w:space="0" w:color="auto"/>
            </w:tcBorders>
          </w:tcPr>
          <w:p w14:paraId="622D728A" w14:textId="77777777" w:rsidR="00D76B50" w:rsidRPr="00846970" w:rsidRDefault="00D76B50" w:rsidP="0024565B">
            <w:pPr>
              <w:rPr>
                <w:rFonts w:cs="Arial"/>
                <w:sz w:val="24"/>
                <w:szCs w:val="24"/>
              </w:rPr>
            </w:pPr>
            <w:r w:rsidRPr="00846970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846970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46970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</w:r>
            <w:r w:rsidRPr="00846970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eastAsia="Arial Unicode MS" w:cs="Arial"/>
                <w:sz w:val="24"/>
                <w:szCs w:val="24"/>
              </w:rPr>
              <w:t> </w:t>
            </w:r>
            <w:r w:rsidRPr="00846970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</w:p>
        </w:tc>
      </w:tr>
      <w:tr w:rsidR="00D76B50" w:rsidRPr="0012163D" w14:paraId="49C740CD" w14:textId="77777777" w:rsidTr="0024565B">
        <w:trPr>
          <w:cantSplit/>
          <w:trHeight w:val="222"/>
        </w:trPr>
        <w:tc>
          <w:tcPr>
            <w:tcW w:w="6263" w:type="dxa"/>
            <w:gridSpan w:val="2"/>
            <w:tcBorders>
              <w:top w:val="nil"/>
              <w:left w:val="single" w:sz="12" w:space="0" w:color="auto"/>
              <w:bottom w:val="nil"/>
            </w:tcBorders>
          </w:tcPr>
          <w:p w14:paraId="25E019FA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E-mail comercial</w:t>
            </w:r>
          </w:p>
        </w:tc>
        <w:tc>
          <w:tcPr>
            <w:tcW w:w="3235" w:type="dxa"/>
            <w:gridSpan w:val="4"/>
            <w:tcBorders>
              <w:top w:val="nil"/>
              <w:bottom w:val="nil"/>
              <w:right w:val="single" w:sz="12" w:space="0" w:color="auto"/>
            </w:tcBorders>
          </w:tcPr>
          <w:p w14:paraId="21515F71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Telefone Comercial com DDD</w:t>
            </w:r>
          </w:p>
        </w:tc>
      </w:tr>
      <w:tr w:rsidR="00D76B50" w:rsidRPr="00680673" w14:paraId="4F29791E" w14:textId="77777777" w:rsidTr="0024565B">
        <w:trPr>
          <w:cantSplit/>
        </w:trPr>
        <w:tc>
          <w:tcPr>
            <w:tcW w:w="6263" w:type="dxa"/>
            <w:gridSpan w:val="2"/>
            <w:tcBorders>
              <w:top w:val="nil"/>
              <w:left w:val="single" w:sz="12" w:space="0" w:color="auto"/>
            </w:tcBorders>
          </w:tcPr>
          <w:p w14:paraId="7C0DCEA3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3235" w:type="dxa"/>
            <w:gridSpan w:val="4"/>
            <w:tcBorders>
              <w:top w:val="nil"/>
              <w:right w:val="single" w:sz="12" w:space="0" w:color="auto"/>
            </w:tcBorders>
          </w:tcPr>
          <w:p w14:paraId="38BD3F12" w14:textId="77777777" w:rsidR="00D76B50" w:rsidRPr="00D36AF4" w:rsidRDefault="00D76B50" w:rsidP="0024565B">
            <w:pPr>
              <w:pStyle w:val="Cabealho"/>
              <w:rPr>
                <w:rFonts w:eastAsia="Arial Unicode MS"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</w:tr>
      <w:tr w:rsidR="00D76B50" w:rsidRPr="00781E9C" w14:paraId="46B3EADB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nil"/>
            </w:tcBorders>
          </w:tcPr>
          <w:p w14:paraId="05185D1A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Nome do Responsável Legal que representará a empresa nesse Credenciamento</w:t>
            </w:r>
          </w:p>
        </w:tc>
        <w:tc>
          <w:tcPr>
            <w:tcW w:w="2111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12B862D3" w14:textId="77777777" w:rsidR="00D76B50" w:rsidRPr="00781E9C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781E9C">
              <w:rPr>
                <w:rFonts w:cs="Arial"/>
                <w:sz w:val="20"/>
              </w:rPr>
              <w:t>CPF</w:t>
            </w:r>
          </w:p>
        </w:tc>
      </w:tr>
      <w:tr w:rsidR="00D76B50" w:rsidRPr="00680673" w14:paraId="3B4C4CCC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</w:tcBorders>
          </w:tcPr>
          <w:p w14:paraId="7F45A1DB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lastRenderedPageBreak/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111" w:type="dxa"/>
            <w:gridSpan w:val="2"/>
            <w:tcBorders>
              <w:top w:val="nil"/>
              <w:right w:val="single" w:sz="12" w:space="0" w:color="auto"/>
            </w:tcBorders>
          </w:tcPr>
          <w:p w14:paraId="2D5F47A5" w14:textId="77777777" w:rsidR="00D76B50" w:rsidRPr="00680673" w:rsidRDefault="00D76B50" w:rsidP="0024565B">
            <w:pPr>
              <w:pStyle w:val="Cabealho"/>
              <w:rPr>
                <w:rFonts w:cs="Arial"/>
                <w:sz w:val="24"/>
                <w:szCs w:val="24"/>
              </w:rPr>
            </w:pP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680673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</w:p>
        </w:tc>
      </w:tr>
      <w:tr w:rsidR="00D76B50" w:rsidRPr="007A0594" w14:paraId="100424EC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nil"/>
            </w:tcBorders>
          </w:tcPr>
          <w:p w14:paraId="792B0F5D" w14:textId="77777777" w:rsidR="00D76B50" w:rsidRPr="00D36AF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E4044D">
              <w:rPr>
                <w:rFonts w:cs="Arial"/>
                <w:b/>
                <w:bCs/>
                <w:sz w:val="20"/>
              </w:rPr>
              <w:t>Nome dos demais sócios da empresa, se houver</w:t>
            </w:r>
            <w:r w:rsidRPr="00D36AF4">
              <w:rPr>
                <w:rFonts w:cs="Arial"/>
                <w:sz w:val="20"/>
              </w:rPr>
              <w:t xml:space="preserve"> </w:t>
            </w:r>
            <w:r w:rsidRPr="00E4044D">
              <w:rPr>
                <w:rFonts w:cs="Arial"/>
                <w:sz w:val="16"/>
                <w:szCs w:val="16"/>
              </w:rPr>
              <w:t>(adicione linhas se necessário)</w:t>
            </w:r>
          </w:p>
        </w:tc>
        <w:tc>
          <w:tcPr>
            <w:tcW w:w="2111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03F95A26" w14:textId="77777777" w:rsidR="00D76B50" w:rsidRPr="007A0594" w:rsidRDefault="00D76B50" w:rsidP="0024565B">
            <w:pPr>
              <w:pStyle w:val="Cabealho"/>
              <w:spacing w:after="120"/>
              <w:rPr>
                <w:rFonts w:cs="Arial"/>
                <w:sz w:val="20"/>
              </w:rPr>
            </w:pPr>
            <w:r w:rsidRPr="007A0594">
              <w:rPr>
                <w:rFonts w:cs="Arial"/>
                <w:sz w:val="20"/>
              </w:rPr>
              <w:t>CPF</w:t>
            </w:r>
          </w:p>
        </w:tc>
      </w:tr>
      <w:tr w:rsidR="00D76B50" w:rsidRPr="00680673" w14:paraId="410AF4E9" w14:textId="77777777" w:rsidTr="0024565B">
        <w:trPr>
          <w:cantSplit/>
          <w:trHeight w:val="392"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nil"/>
            </w:tcBorders>
          </w:tcPr>
          <w:p w14:paraId="0A091F4B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111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1B024482" w14:textId="77777777" w:rsidR="00D76B50" w:rsidRPr="00680673" w:rsidRDefault="00D76B50" w:rsidP="0024565B">
            <w:pPr>
              <w:pStyle w:val="Cabealho"/>
              <w:rPr>
                <w:rFonts w:cs="Arial"/>
                <w:sz w:val="24"/>
                <w:szCs w:val="24"/>
              </w:rPr>
            </w:pP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680673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</w:p>
        </w:tc>
      </w:tr>
      <w:tr w:rsidR="00D76B50" w:rsidRPr="00680673" w14:paraId="084C6A64" w14:textId="77777777" w:rsidTr="0024565B">
        <w:trPr>
          <w:cantSplit/>
        </w:trPr>
        <w:tc>
          <w:tcPr>
            <w:tcW w:w="7387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5C6265A3" w14:textId="77777777" w:rsidR="00D76B50" w:rsidRPr="00D36AF4" w:rsidRDefault="00D76B50" w:rsidP="0024565B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</w:p>
        </w:tc>
        <w:tc>
          <w:tcPr>
            <w:tcW w:w="2111" w:type="dxa"/>
            <w:gridSpan w:val="2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5E1F3A2" w14:textId="77777777" w:rsidR="00D76B50" w:rsidRPr="00680673" w:rsidRDefault="00D76B50" w:rsidP="0024565B">
            <w:pPr>
              <w:pStyle w:val="Cabealho"/>
              <w:rPr>
                <w:rFonts w:cs="Arial"/>
                <w:sz w:val="24"/>
                <w:szCs w:val="24"/>
              </w:rPr>
            </w:pP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680673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separate"/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eastAsia="Arial Unicode MS" w:cs="Arial"/>
                <w:sz w:val="24"/>
                <w:szCs w:val="24"/>
              </w:rPr>
              <w:t> </w:t>
            </w:r>
            <w:r w:rsidRPr="00680673">
              <w:rPr>
                <w:rFonts w:cs="Arial"/>
                <w:color w:val="2B579A"/>
                <w:sz w:val="24"/>
                <w:szCs w:val="24"/>
                <w:shd w:val="clear" w:color="auto" w:fill="E6E6E6"/>
              </w:rPr>
              <w:fldChar w:fldCharType="end"/>
            </w:r>
          </w:p>
        </w:tc>
      </w:tr>
      <w:tr w:rsidR="00937111" w:rsidRPr="00680673" w14:paraId="4CB54E5E" w14:textId="77777777" w:rsidTr="00382F6E">
        <w:trPr>
          <w:cantSplit/>
          <w:trHeight w:val="994"/>
        </w:trPr>
        <w:tc>
          <w:tcPr>
            <w:tcW w:w="949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9042ED" w14:textId="77777777" w:rsidR="00937111" w:rsidRDefault="00937111" w:rsidP="0024565B">
            <w:pPr>
              <w:pStyle w:val="Cabealh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Área (s) de atuação</w:t>
            </w:r>
          </w:p>
          <w:p w14:paraId="286459F6" w14:textId="77777777" w:rsidR="00937111" w:rsidRDefault="00937111" w:rsidP="0024565B">
            <w:pPr>
              <w:pStyle w:val="Cabealho"/>
              <w:rPr>
                <w:rFonts w:cs="Arial"/>
                <w:sz w:val="20"/>
              </w:rPr>
            </w:pPr>
            <w:r w:rsidRPr="005F225A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5F225A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591875">
              <w:rPr>
                <w:rFonts w:cs="Arial"/>
                <w:sz w:val="20"/>
              </w:rPr>
              <w:t> </w:t>
            </w:r>
            <w:r w:rsidRPr="00591875">
              <w:rPr>
                <w:rFonts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  <w:r w:rsidRPr="005F225A">
              <w:rPr>
                <w:rFonts w:cs="Arial"/>
                <w:sz w:val="20"/>
              </w:rPr>
              <w:t>)</w:t>
            </w:r>
            <w:r w:rsidRPr="008A12D2">
              <w:rPr>
                <w:rFonts w:cs="Arial"/>
                <w:sz w:val="20"/>
              </w:rPr>
              <w:t>Estruturação e modelagem econômico-financeira</w:t>
            </w:r>
          </w:p>
          <w:p w14:paraId="2CDC005E" w14:textId="77777777" w:rsidR="00937111" w:rsidRDefault="00937111" w:rsidP="0024565B">
            <w:pPr>
              <w:pStyle w:val="Cabealho"/>
              <w:rPr>
                <w:rFonts w:cs="Arial"/>
                <w:sz w:val="20"/>
              </w:rPr>
            </w:pPr>
            <w:r w:rsidRPr="005F225A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5F225A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591875">
              <w:rPr>
                <w:rFonts w:cs="Arial"/>
                <w:sz w:val="20"/>
              </w:rPr>
              <w:t> </w:t>
            </w:r>
            <w:r w:rsidRPr="00591875">
              <w:rPr>
                <w:rFonts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  <w:r w:rsidRPr="005F225A">
              <w:rPr>
                <w:rFonts w:cs="Arial"/>
                <w:sz w:val="20"/>
              </w:rPr>
              <w:t>)</w:t>
            </w:r>
            <w:r w:rsidRPr="008A12D2">
              <w:rPr>
                <w:rFonts w:cs="Arial"/>
                <w:sz w:val="20"/>
              </w:rPr>
              <w:t>Projeto de Engenharia</w:t>
            </w:r>
          </w:p>
          <w:p w14:paraId="3033C264" w14:textId="2298609A" w:rsidR="00937111" w:rsidRPr="00680673" w:rsidRDefault="00937111" w:rsidP="0024565B">
            <w:pPr>
              <w:pStyle w:val="Cabealho"/>
              <w:rPr>
                <w:rFonts w:cs="Arial"/>
                <w:sz w:val="24"/>
                <w:szCs w:val="24"/>
              </w:rPr>
            </w:pPr>
            <w:r w:rsidRPr="005F225A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5F225A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separate"/>
            </w:r>
            <w:r w:rsidRPr="00591875">
              <w:rPr>
                <w:rFonts w:cs="Arial"/>
                <w:sz w:val="20"/>
              </w:rPr>
              <w:t> </w:t>
            </w:r>
            <w:r w:rsidRPr="00591875">
              <w:rPr>
                <w:rFonts w:cs="Arial"/>
                <w:sz w:val="20"/>
              </w:rPr>
              <w:t> </w:t>
            </w:r>
            <w:r w:rsidRPr="00D36AF4">
              <w:rPr>
                <w:rFonts w:cs="Arial"/>
                <w:color w:val="2B579A"/>
                <w:sz w:val="20"/>
                <w:shd w:val="clear" w:color="auto" w:fill="E6E6E6"/>
              </w:rPr>
              <w:fldChar w:fldCharType="end"/>
            </w:r>
            <w:r w:rsidRPr="005F225A">
              <w:rPr>
                <w:rFonts w:cs="Arial"/>
                <w:sz w:val="20"/>
              </w:rPr>
              <w:t>)</w:t>
            </w:r>
            <w:r w:rsidRPr="008A12D2">
              <w:rPr>
                <w:rFonts w:cs="Arial"/>
                <w:sz w:val="20"/>
              </w:rPr>
              <w:t>Assessoria Jurídica</w:t>
            </w:r>
          </w:p>
        </w:tc>
      </w:tr>
    </w:tbl>
    <w:p w14:paraId="16344F2F" w14:textId="77777777" w:rsidR="00937111" w:rsidRDefault="00937111" w:rsidP="00C301C3">
      <w:pPr>
        <w:pStyle w:val="Estilo2"/>
        <w:tabs>
          <w:tab w:val="clear" w:pos="361"/>
        </w:tabs>
        <w:ind w:left="0" w:firstLine="0"/>
        <w:rPr>
          <w:color w:val="2B579A"/>
          <w:sz w:val="24"/>
          <w:szCs w:val="24"/>
          <w:shd w:val="clear" w:color="auto" w:fill="E6E6E6"/>
        </w:rPr>
      </w:pPr>
    </w:p>
    <w:p w14:paraId="54806FB0" w14:textId="6ED255D9" w:rsidR="00C301C3" w:rsidRDefault="00C301C3" w:rsidP="00C301C3">
      <w:pPr>
        <w:pStyle w:val="Estilo2"/>
        <w:tabs>
          <w:tab w:val="clear" w:pos="361"/>
        </w:tabs>
        <w:ind w:left="0" w:firstLine="0"/>
        <w:rPr>
          <w:sz w:val="24"/>
          <w:szCs w:val="24"/>
        </w:rPr>
      </w:pPr>
      <w:r w:rsidRPr="00844A45">
        <w:rPr>
          <w:color w:val="2B579A"/>
          <w:sz w:val="24"/>
          <w:szCs w:val="24"/>
          <w:shd w:val="clear" w:color="auto" w:fill="E6E6E6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Pr="00844A45">
        <w:rPr>
          <w:sz w:val="24"/>
          <w:szCs w:val="24"/>
        </w:rPr>
        <w:instrText xml:space="preserve"> FORMTEXT </w:instrText>
      </w:r>
      <w:r w:rsidRPr="00844A45">
        <w:rPr>
          <w:color w:val="2B579A"/>
          <w:sz w:val="24"/>
          <w:szCs w:val="24"/>
          <w:shd w:val="clear" w:color="auto" w:fill="E6E6E6"/>
        </w:rPr>
      </w:r>
      <w:r w:rsidRPr="00844A45">
        <w:rPr>
          <w:color w:val="2B579A"/>
          <w:sz w:val="24"/>
          <w:szCs w:val="24"/>
          <w:shd w:val="clear" w:color="auto" w:fill="E6E6E6"/>
        </w:rPr>
        <w:fldChar w:fldCharType="separate"/>
      </w:r>
      <w:r w:rsidRPr="00844A45">
        <w:rPr>
          <w:sz w:val="24"/>
          <w:szCs w:val="24"/>
        </w:rPr>
        <w:t> </w:t>
      </w:r>
      <w:r>
        <w:rPr>
          <w:sz w:val="24"/>
          <w:szCs w:val="24"/>
        </w:rPr>
        <w:t xml:space="preserve">                      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color w:val="2B579A"/>
          <w:sz w:val="24"/>
          <w:szCs w:val="24"/>
          <w:shd w:val="clear" w:color="auto" w:fill="E6E6E6"/>
        </w:rPr>
        <w:fldChar w:fldCharType="end"/>
      </w:r>
      <w:r w:rsidRPr="00CD1263">
        <w:rPr>
          <w:sz w:val="24"/>
          <w:szCs w:val="24"/>
        </w:rPr>
        <w:t xml:space="preserve">, </w:t>
      </w:r>
      <w:r w:rsidRPr="00844A45">
        <w:rPr>
          <w:color w:val="2B579A"/>
          <w:sz w:val="24"/>
          <w:szCs w:val="24"/>
          <w:shd w:val="clear" w:color="auto" w:fill="E6E6E6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Pr="00844A45">
        <w:rPr>
          <w:sz w:val="24"/>
          <w:szCs w:val="24"/>
        </w:rPr>
        <w:instrText xml:space="preserve"> FORMTEXT </w:instrText>
      </w:r>
      <w:r w:rsidRPr="00844A45">
        <w:rPr>
          <w:color w:val="2B579A"/>
          <w:sz w:val="24"/>
          <w:szCs w:val="24"/>
          <w:shd w:val="clear" w:color="auto" w:fill="E6E6E6"/>
        </w:rPr>
      </w:r>
      <w:r w:rsidRPr="00844A45">
        <w:rPr>
          <w:color w:val="2B579A"/>
          <w:sz w:val="24"/>
          <w:szCs w:val="24"/>
          <w:shd w:val="clear" w:color="auto" w:fill="E6E6E6"/>
        </w:rPr>
        <w:fldChar w:fldCharType="separate"/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color w:val="2B579A"/>
          <w:sz w:val="24"/>
          <w:szCs w:val="24"/>
          <w:shd w:val="clear" w:color="auto" w:fill="E6E6E6"/>
        </w:rPr>
        <w:fldChar w:fldCharType="end"/>
      </w:r>
      <w:r w:rsidRPr="00CD1263">
        <w:rPr>
          <w:sz w:val="24"/>
          <w:szCs w:val="24"/>
        </w:rPr>
        <w:t xml:space="preserve">, de </w:t>
      </w:r>
      <w:r w:rsidRPr="00844A45">
        <w:rPr>
          <w:color w:val="2B579A"/>
          <w:sz w:val="24"/>
          <w:szCs w:val="24"/>
          <w:shd w:val="clear" w:color="auto" w:fill="E6E6E6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Pr="00844A45">
        <w:rPr>
          <w:sz w:val="24"/>
          <w:szCs w:val="24"/>
        </w:rPr>
        <w:instrText xml:space="preserve"> FORMTEXT </w:instrText>
      </w:r>
      <w:r w:rsidRPr="00844A45">
        <w:rPr>
          <w:color w:val="2B579A"/>
          <w:sz w:val="24"/>
          <w:szCs w:val="24"/>
          <w:shd w:val="clear" w:color="auto" w:fill="E6E6E6"/>
        </w:rPr>
      </w:r>
      <w:r w:rsidRPr="00844A45">
        <w:rPr>
          <w:color w:val="2B579A"/>
          <w:sz w:val="24"/>
          <w:szCs w:val="24"/>
          <w:shd w:val="clear" w:color="auto" w:fill="E6E6E6"/>
        </w:rPr>
        <w:fldChar w:fldCharType="separate"/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>
        <w:rPr>
          <w:sz w:val="24"/>
          <w:szCs w:val="24"/>
        </w:rPr>
        <w:t xml:space="preserve">        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color w:val="2B579A"/>
          <w:sz w:val="24"/>
          <w:szCs w:val="24"/>
          <w:shd w:val="clear" w:color="auto" w:fill="E6E6E6"/>
        </w:rPr>
        <w:fldChar w:fldCharType="end"/>
      </w:r>
      <w:r w:rsidRPr="00CD1263">
        <w:rPr>
          <w:sz w:val="24"/>
          <w:szCs w:val="24"/>
        </w:rPr>
        <w:t xml:space="preserve">, de </w:t>
      </w:r>
      <w:r w:rsidRPr="00844A45">
        <w:rPr>
          <w:color w:val="2B579A"/>
          <w:sz w:val="24"/>
          <w:szCs w:val="24"/>
          <w:shd w:val="clear" w:color="auto" w:fill="E6E6E6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Pr="00844A45">
        <w:rPr>
          <w:sz w:val="24"/>
          <w:szCs w:val="24"/>
        </w:rPr>
        <w:instrText xml:space="preserve"> FORMTEXT </w:instrText>
      </w:r>
      <w:r w:rsidRPr="00844A45">
        <w:rPr>
          <w:color w:val="2B579A"/>
          <w:sz w:val="24"/>
          <w:szCs w:val="24"/>
          <w:shd w:val="clear" w:color="auto" w:fill="E6E6E6"/>
        </w:rPr>
      </w:r>
      <w:r w:rsidRPr="00844A45">
        <w:rPr>
          <w:color w:val="2B579A"/>
          <w:sz w:val="24"/>
          <w:szCs w:val="24"/>
          <w:shd w:val="clear" w:color="auto" w:fill="E6E6E6"/>
        </w:rPr>
        <w:fldChar w:fldCharType="separate"/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color w:val="2B579A"/>
          <w:sz w:val="24"/>
          <w:szCs w:val="24"/>
          <w:shd w:val="clear" w:color="auto" w:fill="E6E6E6"/>
        </w:rPr>
        <w:fldChar w:fldCharType="end"/>
      </w:r>
      <w:r w:rsidRPr="00CD1263">
        <w:rPr>
          <w:sz w:val="24"/>
          <w:szCs w:val="24"/>
        </w:rPr>
        <w:t xml:space="preserve">. </w:t>
      </w:r>
    </w:p>
    <w:p w14:paraId="3E8DC0E6" w14:textId="77777777" w:rsidR="00937111" w:rsidRPr="00CD1263" w:rsidRDefault="00937111" w:rsidP="00C301C3">
      <w:pPr>
        <w:pStyle w:val="Estilo2"/>
        <w:tabs>
          <w:tab w:val="clear" w:pos="361"/>
        </w:tabs>
        <w:ind w:left="0" w:firstLine="0"/>
        <w:rPr>
          <w:sz w:val="24"/>
          <w:szCs w:val="24"/>
        </w:rPr>
      </w:pPr>
    </w:p>
    <w:p w14:paraId="5E49A7E6" w14:textId="77777777" w:rsidR="00C301C3" w:rsidRPr="000650C9" w:rsidRDefault="00C301C3" w:rsidP="00C301C3">
      <w:pPr>
        <w:jc w:val="both"/>
        <w:rPr>
          <w:rFonts w:cs="Arial"/>
          <w:sz w:val="24"/>
          <w:szCs w:val="24"/>
        </w:rPr>
      </w:pPr>
      <w:r w:rsidRPr="000650C9">
        <w:rPr>
          <w:rFonts w:cs="Arial"/>
          <w:sz w:val="24"/>
          <w:szCs w:val="24"/>
        </w:rPr>
        <w:t>(Local/Data)</w:t>
      </w:r>
    </w:p>
    <w:p w14:paraId="4ABB1126" w14:textId="77777777" w:rsidR="00C301C3" w:rsidRDefault="00C301C3" w:rsidP="00C301C3">
      <w:pPr>
        <w:jc w:val="both"/>
        <w:rPr>
          <w:rFonts w:cs="Arial"/>
          <w:bCs/>
          <w:sz w:val="24"/>
          <w:szCs w:val="24"/>
        </w:rPr>
      </w:pPr>
    </w:p>
    <w:p w14:paraId="2986DCE4" w14:textId="77777777" w:rsidR="00C301C3" w:rsidRDefault="00C301C3" w:rsidP="00C301C3">
      <w:pPr>
        <w:pStyle w:val="Estilo2"/>
        <w:tabs>
          <w:tab w:val="clear" w:pos="361"/>
        </w:tabs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_________________________________________________________________</w:t>
      </w:r>
    </w:p>
    <w:p w14:paraId="35D4D9BD" w14:textId="77777777" w:rsidR="00C301C3" w:rsidRPr="008B531E" w:rsidRDefault="00C301C3" w:rsidP="00C301C3">
      <w:pPr>
        <w:pStyle w:val="Estilo2"/>
        <w:tabs>
          <w:tab w:val="clear" w:pos="361"/>
        </w:tabs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(Nome e assinatura do(a) representante legal com identificação completa)</w:t>
      </w:r>
    </w:p>
    <w:p w14:paraId="04DE055D" w14:textId="77777777" w:rsidR="00C301C3" w:rsidRDefault="00C301C3" w:rsidP="00C301C3">
      <w:pPr>
        <w:tabs>
          <w:tab w:val="clear" w:pos="8505"/>
        </w:tabs>
        <w:rPr>
          <w:rFonts w:cs="Arial"/>
          <w:sz w:val="24"/>
          <w:szCs w:val="24"/>
        </w:rPr>
      </w:pPr>
    </w:p>
    <w:bookmarkEnd w:id="0"/>
    <w:sectPr w:rsidR="00C301C3" w:rsidSect="008830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1134" w:left="1134" w:header="624" w:footer="85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B986A" w14:textId="77777777" w:rsidR="00FC7B58" w:rsidRDefault="00FC7B58">
      <w:r>
        <w:separator/>
      </w:r>
    </w:p>
  </w:endnote>
  <w:endnote w:type="continuationSeparator" w:id="0">
    <w:p w14:paraId="0A455D31" w14:textId="77777777" w:rsidR="00FC7B58" w:rsidRDefault="00FC7B58">
      <w:r>
        <w:continuationSeparator/>
      </w:r>
    </w:p>
  </w:endnote>
  <w:endnote w:type="continuationNotice" w:id="1">
    <w:p w14:paraId="14B5F2BE" w14:textId="77777777" w:rsidR="00FC7B58" w:rsidRDefault="00FC7B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erType Md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cofont_Spranq_eco_Sans">
    <w:charset w:val="00"/>
    <w:family w:val="auto"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2203" w14:textId="77777777" w:rsidR="00C53344" w:rsidRDefault="00C53344" w:rsidP="00504C7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8B7B385" w14:textId="77777777" w:rsidR="00C53344" w:rsidRDefault="00C53344" w:rsidP="006B37E6">
    <w:pPr>
      <w:pStyle w:val="Rodap"/>
      <w:ind w:right="360"/>
    </w:pPr>
  </w:p>
  <w:p w14:paraId="34C7470B" w14:textId="77777777" w:rsidR="00C53344" w:rsidRDefault="00C53344"/>
  <w:p w14:paraId="64C4CE06" w14:textId="77777777" w:rsidR="00C53344" w:rsidRDefault="00C53344"/>
  <w:p w14:paraId="536DDB18" w14:textId="77777777" w:rsidR="00C53344" w:rsidRDefault="00C533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27A35" w14:textId="3F1E0627" w:rsidR="00C53344" w:rsidRDefault="00C53344">
    <w:pPr>
      <w:pStyle w:val="Rodap"/>
      <w:jc w:val="center"/>
    </w:pPr>
    <w:r>
      <w:rPr>
        <w:color w:val="2B579A"/>
        <w:shd w:val="clear" w:color="auto" w:fill="E6E6E6"/>
      </w:rPr>
      <w:fldChar w:fldCharType="begin"/>
    </w:r>
    <w:r>
      <w:instrText>PAGE   \* MERGEFORMAT</w:instrText>
    </w:r>
    <w:r>
      <w:rPr>
        <w:color w:val="2B579A"/>
        <w:shd w:val="clear" w:color="auto" w:fill="E6E6E6"/>
      </w:rPr>
      <w:fldChar w:fldCharType="separate"/>
    </w:r>
    <w:r>
      <w:t>2</w:t>
    </w:r>
    <w:r>
      <w:rPr>
        <w:color w:val="2B579A"/>
        <w:shd w:val="clear" w:color="auto" w:fill="E6E6E6"/>
      </w:rPr>
      <w:fldChar w:fldCharType="end"/>
    </w:r>
    <w:r>
      <w:t xml:space="preserve"> </w:t>
    </w:r>
  </w:p>
  <w:p w14:paraId="3406FF33" w14:textId="77777777" w:rsidR="00C53344" w:rsidRPr="006B37E6" w:rsidRDefault="00C53344" w:rsidP="006B37E6">
    <w:pPr>
      <w:pStyle w:val="Rodap"/>
      <w:ind w:right="360"/>
      <w:jc w:val="right"/>
      <w:rPr>
        <w:b/>
        <w:i/>
        <w:sz w:val="20"/>
      </w:rPr>
    </w:pPr>
  </w:p>
  <w:p w14:paraId="1E67B109" w14:textId="77777777" w:rsidR="00C53344" w:rsidRDefault="00C53344"/>
  <w:p w14:paraId="1478B8D2" w14:textId="77777777" w:rsidR="00C53344" w:rsidRDefault="00C53344"/>
  <w:p w14:paraId="058FE7F7" w14:textId="77777777" w:rsidR="00C53344" w:rsidRDefault="00C5334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2B88" w14:textId="77777777" w:rsidR="00A9323A" w:rsidRDefault="00A932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1A506" w14:textId="77777777" w:rsidR="00FC7B58" w:rsidRDefault="00FC7B58">
      <w:r>
        <w:separator/>
      </w:r>
    </w:p>
  </w:footnote>
  <w:footnote w:type="continuationSeparator" w:id="0">
    <w:p w14:paraId="62120E44" w14:textId="77777777" w:rsidR="00FC7B58" w:rsidRDefault="00FC7B58">
      <w:r>
        <w:continuationSeparator/>
      </w:r>
    </w:p>
  </w:footnote>
  <w:footnote w:type="continuationNotice" w:id="1">
    <w:p w14:paraId="28285C02" w14:textId="77777777" w:rsidR="00FC7B58" w:rsidRDefault="00FC7B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C4C9E" w14:textId="77777777" w:rsidR="00A9323A" w:rsidRDefault="00A9323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4ACC3" w14:textId="77777777" w:rsidR="00C53344" w:rsidRDefault="00C53344"/>
  <w:p w14:paraId="5D7E57D1" w14:textId="77777777" w:rsidR="00C53344" w:rsidRDefault="00C5334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29C39" w14:textId="77777777" w:rsidR="00A9323A" w:rsidRDefault="00A9323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96663"/>
    <w:multiLevelType w:val="hybridMultilevel"/>
    <w:tmpl w:val="E550B0AA"/>
    <w:lvl w:ilvl="0" w:tplc="E8800574">
      <w:start w:val="1"/>
      <w:numFmt w:val="bullet"/>
      <w:pStyle w:val="Marcador1"/>
      <w:lvlText w:val=""/>
      <w:lvlJc w:val="left"/>
      <w:pPr>
        <w:tabs>
          <w:tab w:val="num" w:pos="360"/>
        </w:tabs>
        <w:ind w:left="142" w:hanging="142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267"/>
    <w:multiLevelType w:val="hybridMultilevel"/>
    <w:tmpl w:val="A8AE9100"/>
    <w:lvl w:ilvl="0" w:tplc="C5FCFF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7B5AA788">
      <w:start w:val="1"/>
      <w:numFmt w:val="lowerRoman"/>
      <w:lvlText w:val="%2."/>
      <w:lvlJc w:val="left"/>
      <w:pPr>
        <w:ind w:left="1789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4E78FD"/>
    <w:multiLevelType w:val="hybridMultilevel"/>
    <w:tmpl w:val="C8A85E26"/>
    <w:lvl w:ilvl="0" w:tplc="0416001B">
      <w:start w:val="1"/>
      <w:numFmt w:val="lowerRoman"/>
      <w:lvlText w:val="%1."/>
      <w:lvlJc w:val="right"/>
      <w:pPr>
        <w:tabs>
          <w:tab w:val="num" w:pos="2267"/>
        </w:tabs>
        <w:ind w:left="2267" w:hanging="283"/>
      </w:pPr>
      <w:rPr>
        <w:rFonts w:hint="default"/>
        <w:sz w:val="24"/>
        <w:szCs w:val="24"/>
      </w:rPr>
    </w:lvl>
    <w:lvl w:ilvl="1" w:tplc="0CCA0118">
      <w:start w:val="1"/>
      <w:numFmt w:val="lowerLetter"/>
      <w:lvlText w:val="%2."/>
      <w:lvlJc w:val="left"/>
      <w:pPr>
        <w:tabs>
          <w:tab w:val="num" w:pos="3282"/>
        </w:tabs>
        <w:ind w:left="3282" w:hanging="360"/>
      </w:pPr>
      <w:rPr>
        <w:b w:val="0"/>
      </w:rPr>
    </w:lvl>
    <w:lvl w:ilvl="2" w:tplc="4C0CC3CE">
      <w:start w:val="1"/>
      <w:numFmt w:val="lowerRoman"/>
      <w:lvlText w:val="%3."/>
      <w:lvlJc w:val="right"/>
      <w:pPr>
        <w:tabs>
          <w:tab w:val="num" w:pos="4002"/>
        </w:tabs>
        <w:ind w:left="4002" w:hanging="180"/>
      </w:pPr>
    </w:lvl>
    <w:lvl w:ilvl="3" w:tplc="324AB5B2">
      <w:start w:val="1"/>
      <w:numFmt w:val="decimal"/>
      <w:lvlText w:val="%4."/>
      <w:lvlJc w:val="left"/>
      <w:pPr>
        <w:tabs>
          <w:tab w:val="num" w:pos="4722"/>
        </w:tabs>
        <w:ind w:left="4722" w:hanging="360"/>
      </w:pPr>
    </w:lvl>
    <w:lvl w:ilvl="4" w:tplc="1ACC736C">
      <w:start w:val="1"/>
      <w:numFmt w:val="lowerLetter"/>
      <w:lvlText w:val="%5."/>
      <w:lvlJc w:val="left"/>
      <w:pPr>
        <w:tabs>
          <w:tab w:val="num" w:pos="5442"/>
        </w:tabs>
        <w:ind w:left="5442" w:hanging="360"/>
      </w:pPr>
    </w:lvl>
    <w:lvl w:ilvl="5" w:tplc="5762E4DE">
      <w:start w:val="1"/>
      <w:numFmt w:val="lowerRoman"/>
      <w:lvlText w:val="%6."/>
      <w:lvlJc w:val="right"/>
      <w:pPr>
        <w:tabs>
          <w:tab w:val="num" w:pos="6162"/>
        </w:tabs>
        <w:ind w:left="6162" w:hanging="180"/>
      </w:pPr>
    </w:lvl>
    <w:lvl w:ilvl="6" w:tplc="B84248A4">
      <w:start w:val="1"/>
      <w:numFmt w:val="decimal"/>
      <w:lvlText w:val="%7."/>
      <w:lvlJc w:val="left"/>
      <w:pPr>
        <w:tabs>
          <w:tab w:val="num" w:pos="6882"/>
        </w:tabs>
        <w:ind w:left="6882" w:hanging="360"/>
      </w:pPr>
    </w:lvl>
    <w:lvl w:ilvl="7" w:tplc="45FEB284">
      <w:start w:val="1"/>
      <w:numFmt w:val="lowerLetter"/>
      <w:lvlText w:val="%8."/>
      <w:lvlJc w:val="left"/>
      <w:pPr>
        <w:tabs>
          <w:tab w:val="num" w:pos="7602"/>
        </w:tabs>
        <w:ind w:left="7602" w:hanging="360"/>
      </w:pPr>
    </w:lvl>
    <w:lvl w:ilvl="8" w:tplc="E14A5F70">
      <w:start w:val="1"/>
      <w:numFmt w:val="lowerRoman"/>
      <w:lvlText w:val="%9."/>
      <w:lvlJc w:val="right"/>
      <w:pPr>
        <w:tabs>
          <w:tab w:val="num" w:pos="8322"/>
        </w:tabs>
        <w:ind w:left="8322" w:hanging="180"/>
      </w:pPr>
    </w:lvl>
  </w:abstractNum>
  <w:abstractNum w:abstractNumId="3" w15:restartNumberingAfterBreak="0">
    <w:nsid w:val="0BCA0009"/>
    <w:multiLevelType w:val="hybridMultilevel"/>
    <w:tmpl w:val="E0941614"/>
    <w:lvl w:ilvl="0" w:tplc="8258FB2E">
      <w:start w:val="1"/>
      <w:numFmt w:val="lowerLetter"/>
      <w:lvlText w:val="%1)"/>
      <w:lvlJc w:val="left"/>
      <w:pPr>
        <w:ind w:left="1350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ED3582A"/>
    <w:multiLevelType w:val="hybridMultilevel"/>
    <w:tmpl w:val="A8AE9100"/>
    <w:lvl w:ilvl="0" w:tplc="C5FCFF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7B5AA788">
      <w:start w:val="1"/>
      <w:numFmt w:val="lowerRoman"/>
      <w:lvlText w:val="%2."/>
      <w:lvlJc w:val="left"/>
      <w:pPr>
        <w:ind w:left="1789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181602"/>
    <w:multiLevelType w:val="hybridMultilevel"/>
    <w:tmpl w:val="E69EEAD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hint="default"/>
        <w:b/>
        <w:i w:val="0"/>
        <w:sz w:val="20"/>
      </w:rPr>
    </w:lvl>
  </w:abstractNum>
  <w:abstractNum w:abstractNumId="8" w15:restartNumberingAfterBreak="0">
    <w:nsid w:val="11675992"/>
    <w:multiLevelType w:val="hybridMultilevel"/>
    <w:tmpl w:val="5C4667AC"/>
    <w:lvl w:ilvl="0" w:tplc="35E282F8">
      <w:start w:val="1"/>
      <w:numFmt w:val="bullet"/>
      <w:pStyle w:val="Marcador2"/>
      <w:lvlText w:val=""/>
      <w:lvlJc w:val="left"/>
      <w:pPr>
        <w:tabs>
          <w:tab w:val="num" w:pos="567"/>
        </w:tabs>
        <w:ind w:left="567" w:hanging="142"/>
      </w:pPr>
      <w:rPr>
        <w:rFonts w:ascii="Wingdings" w:hAnsi="Wingdings" w:hint="default"/>
      </w:rPr>
    </w:lvl>
    <w:lvl w:ilvl="1" w:tplc="F00819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D44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9A4E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7AE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CAAA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CBA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ECA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402E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CC698B"/>
    <w:multiLevelType w:val="hybridMultilevel"/>
    <w:tmpl w:val="8A204F7A"/>
    <w:lvl w:ilvl="0" w:tplc="F048AD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821A8"/>
    <w:multiLevelType w:val="hybridMultilevel"/>
    <w:tmpl w:val="07A47620"/>
    <w:lvl w:ilvl="0" w:tplc="C81213A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68CA67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2EB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8C9E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FCA5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58C7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F042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DAC2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4233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4008C5"/>
    <w:multiLevelType w:val="multilevel"/>
    <w:tmpl w:val="E0D61AAC"/>
    <w:lvl w:ilvl="0">
      <w:start w:val="1"/>
      <w:numFmt w:val="decimal"/>
      <w:pStyle w:val="Estilo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Normal2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Normal2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24701C05"/>
    <w:multiLevelType w:val="hybridMultilevel"/>
    <w:tmpl w:val="2B6E9620"/>
    <w:lvl w:ilvl="0" w:tplc="46DCDB3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4516" w:hanging="360"/>
      </w:pPr>
    </w:lvl>
    <w:lvl w:ilvl="2" w:tplc="0416001B" w:tentative="1">
      <w:start w:val="1"/>
      <w:numFmt w:val="lowerRoman"/>
      <w:lvlText w:val="%3."/>
      <w:lvlJc w:val="right"/>
      <w:pPr>
        <w:ind w:left="-3796" w:hanging="180"/>
      </w:pPr>
    </w:lvl>
    <w:lvl w:ilvl="3" w:tplc="0416000F" w:tentative="1">
      <w:start w:val="1"/>
      <w:numFmt w:val="decimal"/>
      <w:lvlText w:val="%4."/>
      <w:lvlJc w:val="left"/>
      <w:pPr>
        <w:ind w:left="-3076" w:hanging="360"/>
      </w:pPr>
    </w:lvl>
    <w:lvl w:ilvl="4" w:tplc="04160019" w:tentative="1">
      <w:start w:val="1"/>
      <w:numFmt w:val="lowerLetter"/>
      <w:lvlText w:val="%5."/>
      <w:lvlJc w:val="left"/>
      <w:pPr>
        <w:ind w:left="-2356" w:hanging="360"/>
      </w:pPr>
    </w:lvl>
    <w:lvl w:ilvl="5" w:tplc="0416001B" w:tentative="1">
      <w:start w:val="1"/>
      <w:numFmt w:val="lowerRoman"/>
      <w:lvlText w:val="%6."/>
      <w:lvlJc w:val="right"/>
      <w:pPr>
        <w:ind w:left="-1636" w:hanging="180"/>
      </w:pPr>
    </w:lvl>
    <w:lvl w:ilvl="6" w:tplc="0416000F" w:tentative="1">
      <w:start w:val="1"/>
      <w:numFmt w:val="decimal"/>
      <w:lvlText w:val="%7."/>
      <w:lvlJc w:val="left"/>
      <w:pPr>
        <w:ind w:left="-916" w:hanging="360"/>
      </w:pPr>
    </w:lvl>
    <w:lvl w:ilvl="7" w:tplc="04160019" w:tentative="1">
      <w:start w:val="1"/>
      <w:numFmt w:val="lowerLetter"/>
      <w:lvlText w:val="%8."/>
      <w:lvlJc w:val="left"/>
      <w:pPr>
        <w:ind w:left="-196" w:hanging="360"/>
      </w:pPr>
    </w:lvl>
    <w:lvl w:ilvl="8" w:tplc="0416001B" w:tentative="1">
      <w:start w:val="1"/>
      <w:numFmt w:val="lowerRoman"/>
      <w:lvlText w:val="%9."/>
      <w:lvlJc w:val="right"/>
      <w:pPr>
        <w:ind w:left="524" w:hanging="180"/>
      </w:pPr>
    </w:lvl>
  </w:abstractNum>
  <w:abstractNum w:abstractNumId="14" w15:restartNumberingAfterBreak="0">
    <w:nsid w:val="2BF168E0"/>
    <w:multiLevelType w:val="hybridMultilevel"/>
    <w:tmpl w:val="6EC6FD3C"/>
    <w:lvl w:ilvl="0" w:tplc="B566AD7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21B71F9"/>
    <w:multiLevelType w:val="multilevel"/>
    <w:tmpl w:val="F8E648B2"/>
    <w:lvl w:ilvl="0">
      <w:start w:val="4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82B0094"/>
    <w:multiLevelType w:val="hybridMultilevel"/>
    <w:tmpl w:val="6EC6FD3C"/>
    <w:lvl w:ilvl="0" w:tplc="B566AD7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84C7905"/>
    <w:multiLevelType w:val="hybridMultilevel"/>
    <w:tmpl w:val="345AB69E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9" w15:restartNumberingAfterBreak="0">
    <w:nsid w:val="3AA87CFA"/>
    <w:multiLevelType w:val="hybridMultilevel"/>
    <w:tmpl w:val="A8AE9100"/>
    <w:lvl w:ilvl="0" w:tplc="C5FCFF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7B5AA788">
      <w:start w:val="1"/>
      <w:numFmt w:val="lowerRoman"/>
      <w:lvlText w:val="%2."/>
      <w:lvlJc w:val="left"/>
      <w:pPr>
        <w:ind w:left="1789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A84F36"/>
    <w:multiLevelType w:val="hybridMultilevel"/>
    <w:tmpl w:val="212ACD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5D7CEA"/>
    <w:multiLevelType w:val="hybridMultilevel"/>
    <w:tmpl w:val="47CEFFA8"/>
    <w:lvl w:ilvl="0" w:tplc="F6361BBC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23009"/>
    <w:multiLevelType w:val="multilevel"/>
    <w:tmpl w:val="F8E648B2"/>
    <w:lvl w:ilvl="0">
      <w:start w:val="4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4F3A82"/>
    <w:multiLevelType w:val="hybridMultilevel"/>
    <w:tmpl w:val="10FE495A"/>
    <w:lvl w:ilvl="0" w:tplc="4FEA5E2C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040277"/>
    <w:multiLevelType w:val="hybridMultilevel"/>
    <w:tmpl w:val="971A6B0A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177F1"/>
    <w:multiLevelType w:val="hybridMultilevel"/>
    <w:tmpl w:val="568CD2D4"/>
    <w:lvl w:ilvl="0" w:tplc="C740945A">
      <w:start w:val="1"/>
      <w:numFmt w:val="decimal"/>
      <w:lvlText w:val="%1"/>
      <w:lvlJc w:val="left"/>
      <w:pPr>
        <w:ind w:left="1500" w:hanging="1140"/>
      </w:pPr>
      <w:rPr>
        <w:rFonts w:cs="Times New Roman" w:hint="default"/>
        <w:b/>
      </w:rPr>
    </w:lvl>
    <w:lvl w:ilvl="1" w:tplc="0416001B">
      <w:start w:val="1"/>
      <w:numFmt w:val="lowerRoman"/>
      <w:lvlText w:val="%2."/>
      <w:lvlJc w:val="right"/>
      <w:pPr>
        <w:tabs>
          <w:tab w:val="num" w:pos="1363"/>
        </w:tabs>
        <w:ind w:left="1363" w:hanging="283"/>
      </w:pPr>
      <w:rPr>
        <w:rFonts w:hint="default"/>
        <w:b/>
        <w:sz w:val="24"/>
        <w:szCs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0C569C9"/>
    <w:multiLevelType w:val="hybridMultilevel"/>
    <w:tmpl w:val="0DE2FCA6"/>
    <w:lvl w:ilvl="0" w:tplc="3192219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527F0773"/>
    <w:multiLevelType w:val="hybridMultilevel"/>
    <w:tmpl w:val="B0842C2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335CB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cs="Times New Roman" w:hint="default"/>
        <w:sz w:val="24"/>
        <w:szCs w:val="24"/>
      </w:rPr>
    </w:lvl>
  </w:abstractNum>
  <w:abstractNum w:abstractNumId="2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D805218"/>
    <w:multiLevelType w:val="multilevel"/>
    <w:tmpl w:val="26529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Uba3nive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1" w15:restartNumberingAfterBreak="0">
    <w:nsid w:val="66580C3F"/>
    <w:multiLevelType w:val="hybridMultilevel"/>
    <w:tmpl w:val="A8AE9100"/>
    <w:lvl w:ilvl="0" w:tplc="C5FCFF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7B5AA788">
      <w:start w:val="1"/>
      <w:numFmt w:val="lowerRoman"/>
      <w:lvlText w:val="%2."/>
      <w:lvlJc w:val="left"/>
      <w:pPr>
        <w:ind w:left="1789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A243057"/>
    <w:multiLevelType w:val="hybridMultilevel"/>
    <w:tmpl w:val="3F1C6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62541"/>
    <w:multiLevelType w:val="hybridMultilevel"/>
    <w:tmpl w:val="7696EA88"/>
    <w:lvl w:ilvl="0" w:tplc="FFFFFFFF">
      <w:start w:val="1"/>
      <w:numFmt w:val="bullet"/>
      <w:pStyle w:val="listanaonumerada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052E3E"/>
    <w:multiLevelType w:val="hybridMultilevel"/>
    <w:tmpl w:val="3CECA8E8"/>
    <w:lvl w:ilvl="0" w:tplc="42FE8AAA">
      <w:start w:val="1"/>
      <w:numFmt w:val="lowerLetter"/>
      <w:lvlText w:val="%1)"/>
      <w:lvlJc w:val="left"/>
      <w:pPr>
        <w:ind w:left="745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170" w:hanging="360"/>
      </w:pPr>
    </w:lvl>
    <w:lvl w:ilvl="2" w:tplc="0416001B" w:tentative="1">
      <w:start w:val="1"/>
      <w:numFmt w:val="lowerRoman"/>
      <w:lvlText w:val="%3."/>
      <w:lvlJc w:val="right"/>
      <w:pPr>
        <w:ind w:left="8890" w:hanging="180"/>
      </w:pPr>
    </w:lvl>
    <w:lvl w:ilvl="3" w:tplc="0416000F" w:tentative="1">
      <w:start w:val="1"/>
      <w:numFmt w:val="decimal"/>
      <w:lvlText w:val="%4."/>
      <w:lvlJc w:val="left"/>
      <w:pPr>
        <w:ind w:left="9610" w:hanging="360"/>
      </w:pPr>
    </w:lvl>
    <w:lvl w:ilvl="4" w:tplc="04160019" w:tentative="1">
      <w:start w:val="1"/>
      <w:numFmt w:val="lowerLetter"/>
      <w:lvlText w:val="%5."/>
      <w:lvlJc w:val="left"/>
      <w:pPr>
        <w:ind w:left="10330" w:hanging="360"/>
      </w:pPr>
    </w:lvl>
    <w:lvl w:ilvl="5" w:tplc="0416001B" w:tentative="1">
      <w:start w:val="1"/>
      <w:numFmt w:val="lowerRoman"/>
      <w:lvlText w:val="%6."/>
      <w:lvlJc w:val="right"/>
      <w:pPr>
        <w:ind w:left="11050" w:hanging="180"/>
      </w:pPr>
    </w:lvl>
    <w:lvl w:ilvl="6" w:tplc="0416000F" w:tentative="1">
      <w:start w:val="1"/>
      <w:numFmt w:val="decimal"/>
      <w:lvlText w:val="%7."/>
      <w:lvlJc w:val="left"/>
      <w:pPr>
        <w:ind w:left="11770" w:hanging="360"/>
      </w:pPr>
    </w:lvl>
    <w:lvl w:ilvl="7" w:tplc="04160019" w:tentative="1">
      <w:start w:val="1"/>
      <w:numFmt w:val="lowerLetter"/>
      <w:lvlText w:val="%8."/>
      <w:lvlJc w:val="left"/>
      <w:pPr>
        <w:ind w:left="12490" w:hanging="360"/>
      </w:pPr>
    </w:lvl>
    <w:lvl w:ilvl="8" w:tplc="0416001B" w:tentative="1">
      <w:start w:val="1"/>
      <w:numFmt w:val="lowerRoman"/>
      <w:lvlText w:val="%9."/>
      <w:lvlJc w:val="right"/>
      <w:pPr>
        <w:ind w:left="13210" w:hanging="180"/>
      </w:pPr>
    </w:lvl>
  </w:abstractNum>
  <w:abstractNum w:abstractNumId="35" w15:restartNumberingAfterBreak="0">
    <w:nsid w:val="75977DFD"/>
    <w:multiLevelType w:val="multilevel"/>
    <w:tmpl w:val="A968A046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99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90" w:hanging="9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8DC5362"/>
    <w:multiLevelType w:val="hybridMultilevel"/>
    <w:tmpl w:val="E58CC904"/>
    <w:lvl w:ilvl="0" w:tplc="5CF0F4A4">
      <w:start w:val="1"/>
      <w:numFmt w:val="lowerLetter"/>
      <w:pStyle w:val="Alinea"/>
      <w:lvlText w:val="%1)"/>
      <w:lvlJc w:val="left"/>
      <w:pPr>
        <w:tabs>
          <w:tab w:val="num" w:pos="425"/>
        </w:tabs>
        <w:ind w:left="425" w:hanging="283"/>
      </w:pPr>
      <w:rPr>
        <w:rFonts w:ascii="Arial" w:eastAsia="Calibri" w:hAnsi="Arial" w:cs="Arial" w:hint="default"/>
        <w:sz w:val="24"/>
        <w:szCs w:val="24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E850A8"/>
    <w:multiLevelType w:val="hybridMultilevel"/>
    <w:tmpl w:val="A60E15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7">
      <w:start w:val="1"/>
      <w:numFmt w:val="lowerLetter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7D26F1"/>
    <w:multiLevelType w:val="hybridMultilevel"/>
    <w:tmpl w:val="63A8933C"/>
    <w:lvl w:ilvl="0" w:tplc="8DC67FCA">
      <w:start w:val="1"/>
      <w:numFmt w:val="upperRoman"/>
      <w:lvlText w:val="%1."/>
      <w:lvlJc w:val="left"/>
      <w:pPr>
        <w:tabs>
          <w:tab w:val="num" w:pos="2934"/>
        </w:tabs>
        <w:ind w:left="293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DB4D09"/>
    <w:multiLevelType w:val="multilevel"/>
    <w:tmpl w:val="ADC4D8C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11"/>
  </w:num>
  <w:num w:numId="5">
    <w:abstractNumId w:val="9"/>
  </w:num>
  <w:num w:numId="6">
    <w:abstractNumId w:val="4"/>
  </w:num>
  <w:num w:numId="7">
    <w:abstractNumId w:val="16"/>
  </w:num>
  <w:num w:numId="8">
    <w:abstractNumId w:val="0"/>
  </w:num>
  <w:num w:numId="9">
    <w:abstractNumId w:val="27"/>
  </w:num>
  <w:num w:numId="10">
    <w:abstractNumId w:val="9"/>
  </w:num>
  <w:num w:numId="11">
    <w:abstractNumId w:val="26"/>
  </w:num>
  <w:num w:numId="12">
    <w:abstractNumId w:val="3"/>
  </w:num>
  <w:num w:numId="13">
    <w:abstractNumId w:val="18"/>
  </w:num>
  <w:num w:numId="14">
    <w:abstractNumId w:val="21"/>
  </w:num>
  <w:num w:numId="15">
    <w:abstractNumId w:val="10"/>
  </w:num>
  <w:num w:numId="16">
    <w:abstractNumId w:val="37"/>
  </w:num>
  <w:num w:numId="17">
    <w:abstractNumId w:val="35"/>
  </w:num>
  <w:num w:numId="18">
    <w:abstractNumId w:val="19"/>
  </w:num>
  <w:num w:numId="19">
    <w:abstractNumId w:val="14"/>
  </w:num>
  <w:num w:numId="20">
    <w:abstractNumId w:val="34"/>
  </w:num>
  <w:num w:numId="21">
    <w:abstractNumId w:val="22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3"/>
  </w:num>
  <w:num w:numId="26">
    <w:abstractNumId w:val="30"/>
  </w:num>
  <w:num w:numId="27">
    <w:abstractNumId w:val="2"/>
  </w:num>
  <w:num w:numId="28">
    <w:abstractNumId w:val="6"/>
  </w:num>
  <w:num w:numId="29">
    <w:abstractNumId w:val="25"/>
  </w:num>
  <w:num w:numId="30">
    <w:abstractNumId w:val="38"/>
  </w:num>
  <w:num w:numId="31">
    <w:abstractNumId w:val="24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</w:num>
  <w:num w:numId="34">
    <w:abstractNumId w:val="32"/>
  </w:num>
  <w:num w:numId="35">
    <w:abstractNumId w:val="20"/>
  </w:num>
  <w:num w:numId="36">
    <w:abstractNumId w:val="31"/>
  </w:num>
  <w:num w:numId="37">
    <w:abstractNumId w:val="15"/>
  </w:num>
  <w:num w:numId="38">
    <w:abstractNumId w:val="17"/>
  </w:num>
  <w:num w:numId="39">
    <w:abstractNumId w:val="13"/>
  </w:num>
  <w:num w:numId="40">
    <w:abstractNumId w:val="1"/>
  </w:num>
  <w:num w:numId="41">
    <w:abstractNumId w:val="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603"/>
    <w:rsid w:val="000008EA"/>
    <w:rsid w:val="0000096C"/>
    <w:rsid w:val="00000B8B"/>
    <w:rsid w:val="0000108B"/>
    <w:rsid w:val="00001299"/>
    <w:rsid w:val="00002608"/>
    <w:rsid w:val="00002E2F"/>
    <w:rsid w:val="00002FC7"/>
    <w:rsid w:val="00003980"/>
    <w:rsid w:val="00003C16"/>
    <w:rsid w:val="00003F95"/>
    <w:rsid w:val="00005954"/>
    <w:rsid w:val="00005CA4"/>
    <w:rsid w:val="00006E4D"/>
    <w:rsid w:val="00007085"/>
    <w:rsid w:val="00007A28"/>
    <w:rsid w:val="00007C44"/>
    <w:rsid w:val="00010079"/>
    <w:rsid w:val="0001096F"/>
    <w:rsid w:val="00012239"/>
    <w:rsid w:val="0001245F"/>
    <w:rsid w:val="000141CA"/>
    <w:rsid w:val="00014522"/>
    <w:rsid w:val="00014FBE"/>
    <w:rsid w:val="00015212"/>
    <w:rsid w:val="0001596A"/>
    <w:rsid w:val="00015FC4"/>
    <w:rsid w:val="00017F28"/>
    <w:rsid w:val="0002038D"/>
    <w:rsid w:val="0002086C"/>
    <w:rsid w:val="00020C05"/>
    <w:rsid w:val="000210D1"/>
    <w:rsid w:val="0002163C"/>
    <w:rsid w:val="000227E9"/>
    <w:rsid w:val="000237D5"/>
    <w:rsid w:val="00024900"/>
    <w:rsid w:val="00025524"/>
    <w:rsid w:val="00025F97"/>
    <w:rsid w:val="00026B64"/>
    <w:rsid w:val="00027A80"/>
    <w:rsid w:val="000301F2"/>
    <w:rsid w:val="00030997"/>
    <w:rsid w:val="00032169"/>
    <w:rsid w:val="000322D8"/>
    <w:rsid w:val="000323A8"/>
    <w:rsid w:val="00033517"/>
    <w:rsid w:val="000337B1"/>
    <w:rsid w:val="00033923"/>
    <w:rsid w:val="00033B01"/>
    <w:rsid w:val="000344FA"/>
    <w:rsid w:val="00034686"/>
    <w:rsid w:val="00034B64"/>
    <w:rsid w:val="00035CE3"/>
    <w:rsid w:val="00035D57"/>
    <w:rsid w:val="00036ACB"/>
    <w:rsid w:val="0003765B"/>
    <w:rsid w:val="00040B8C"/>
    <w:rsid w:val="00040F12"/>
    <w:rsid w:val="00042122"/>
    <w:rsid w:val="000428FB"/>
    <w:rsid w:val="00043018"/>
    <w:rsid w:val="00043349"/>
    <w:rsid w:val="000433FB"/>
    <w:rsid w:val="00043812"/>
    <w:rsid w:val="0004388D"/>
    <w:rsid w:val="000438D2"/>
    <w:rsid w:val="000445E1"/>
    <w:rsid w:val="00044AC8"/>
    <w:rsid w:val="000450DB"/>
    <w:rsid w:val="00046416"/>
    <w:rsid w:val="000470EB"/>
    <w:rsid w:val="000479CD"/>
    <w:rsid w:val="00050C56"/>
    <w:rsid w:val="00050D37"/>
    <w:rsid w:val="00052557"/>
    <w:rsid w:val="00052781"/>
    <w:rsid w:val="00052911"/>
    <w:rsid w:val="00052E0D"/>
    <w:rsid w:val="00053F93"/>
    <w:rsid w:val="00053FD4"/>
    <w:rsid w:val="000557B5"/>
    <w:rsid w:val="000562AA"/>
    <w:rsid w:val="00056411"/>
    <w:rsid w:val="00056DCE"/>
    <w:rsid w:val="00056E1C"/>
    <w:rsid w:val="000572F2"/>
    <w:rsid w:val="00057313"/>
    <w:rsid w:val="000577C8"/>
    <w:rsid w:val="00057F7D"/>
    <w:rsid w:val="000608B1"/>
    <w:rsid w:val="00060EF3"/>
    <w:rsid w:val="00061685"/>
    <w:rsid w:val="000616FC"/>
    <w:rsid w:val="00061AE9"/>
    <w:rsid w:val="00061FA4"/>
    <w:rsid w:val="00062BF8"/>
    <w:rsid w:val="000631BF"/>
    <w:rsid w:val="00063AA6"/>
    <w:rsid w:val="00063B59"/>
    <w:rsid w:val="00063F39"/>
    <w:rsid w:val="00064327"/>
    <w:rsid w:val="00064A33"/>
    <w:rsid w:val="00064C1D"/>
    <w:rsid w:val="00064FE5"/>
    <w:rsid w:val="00065AAA"/>
    <w:rsid w:val="00065F31"/>
    <w:rsid w:val="000668BA"/>
    <w:rsid w:val="00066AA5"/>
    <w:rsid w:val="00066E9E"/>
    <w:rsid w:val="00067957"/>
    <w:rsid w:val="000707D6"/>
    <w:rsid w:val="000708CA"/>
    <w:rsid w:val="00072201"/>
    <w:rsid w:val="00072B88"/>
    <w:rsid w:val="00072E5F"/>
    <w:rsid w:val="00073122"/>
    <w:rsid w:val="00073BE8"/>
    <w:rsid w:val="00073E88"/>
    <w:rsid w:val="0007411C"/>
    <w:rsid w:val="00074508"/>
    <w:rsid w:val="000764D6"/>
    <w:rsid w:val="00080F6B"/>
    <w:rsid w:val="00081179"/>
    <w:rsid w:val="00081535"/>
    <w:rsid w:val="0008185D"/>
    <w:rsid w:val="00081C43"/>
    <w:rsid w:val="00081D4E"/>
    <w:rsid w:val="00081E6D"/>
    <w:rsid w:val="00082BD5"/>
    <w:rsid w:val="000831B9"/>
    <w:rsid w:val="000839D8"/>
    <w:rsid w:val="00084A49"/>
    <w:rsid w:val="00086036"/>
    <w:rsid w:val="00086038"/>
    <w:rsid w:val="000863E1"/>
    <w:rsid w:val="000903A1"/>
    <w:rsid w:val="00092D6F"/>
    <w:rsid w:val="00093F35"/>
    <w:rsid w:val="000942F1"/>
    <w:rsid w:val="00094BBA"/>
    <w:rsid w:val="0009566A"/>
    <w:rsid w:val="000958EF"/>
    <w:rsid w:val="00095E4C"/>
    <w:rsid w:val="000960A9"/>
    <w:rsid w:val="00096308"/>
    <w:rsid w:val="00097123"/>
    <w:rsid w:val="00097210"/>
    <w:rsid w:val="00097BDD"/>
    <w:rsid w:val="000A1983"/>
    <w:rsid w:val="000A21CA"/>
    <w:rsid w:val="000A2966"/>
    <w:rsid w:val="000A2DBD"/>
    <w:rsid w:val="000A4887"/>
    <w:rsid w:val="000A5465"/>
    <w:rsid w:val="000A5506"/>
    <w:rsid w:val="000B18C2"/>
    <w:rsid w:val="000B20CA"/>
    <w:rsid w:val="000B21B3"/>
    <w:rsid w:val="000B222F"/>
    <w:rsid w:val="000B2286"/>
    <w:rsid w:val="000B2507"/>
    <w:rsid w:val="000B30DE"/>
    <w:rsid w:val="000B3ACD"/>
    <w:rsid w:val="000B4270"/>
    <w:rsid w:val="000B43B3"/>
    <w:rsid w:val="000B48F0"/>
    <w:rsid w:val="000B50BA"/>
    <w:rsid w:val="000B53D4"/>
    <w:rsid w:val="000B5E4B"/>
    <w:rsid w:val="000B6E08"/>
    <w:rsid w:val="000B7C68"/>
    <w:rsid w:val="000C0B9C"/>
    <w:rsid w:val="000C0CB3"/>
    <w:rsid w:val="000C1175"/>
    <w:rsid w:val="000C1EF8"/>
    <w:rsid w:val="000C21C7"/>
    <w:rsid w:val="000C266C"/>
    <w:rsid w:val="000C5084"/>
    <w:rsid w:val="000C6171"/>
    <w:rsid w:val="000C69E7"/>
    <w:rsid w:val="000C7396"/>
    <w:rsid w:val="000D0028"/>
    <w:rsid w:val="000D0BB3"/>
    <w:rsid w:val="000D0E91"/>
    <w:rsid w:val="000D0EEC"/>
    <w:rsid w:val="000D11F3"/>
    <w:rsid w:val="000D126F"/>
    <w:rsid w:val="000D1F61"/>
    <w:rsid w:val="000D2D0A"/>
    <w:rsid w:val="000D3C83"/>
    <w:rsid w:val="000D43DF"/>
    <w:rsid w:val="000D5258"/>
    <w:rsid w:val="000D6F47"/>
    <w:rsid w:val="000D7463"/>
    <w:rsid w:val="000D759F"/>
    <w:rsid w:val="000E0D13"/>
    <w:rsid w:val="000E158E"/>
    <w:rsid w:val="000E1EAA"/>
    <w:rsid w:val="000E2586"/>
    <w:rsid w:val="000E2FEA"/>
    <w:rsid w:val="000E3F9A"/>
    <w:rsid w:val="000E4C77"/>
    <w:rsid w:val="000E4C7F"/>
    <w:rsid w:val="000E4D1A"/>
    <w:rsid w:val="000E5312"/>
    <w:rsid w:val="000E556C"/>
    <w:rsid w:val="000E6BC2"/>
    <w:rsid w:val="000E712E"/>
    <w:rsid w:val="000F0385"/>
    <w:rsid w:val="000F0439"/>
    <w:rsid w:val="000F05EB"/>
    <w:rsid w:val="000F16FE"/>
    <w:rsid w:val="000F22B5"/>
    <w:rsid w:val="000F269C"/>
    <w:rsid w:val="000F276A"/>
    <w:rsid w:val="000F2996"/>
    <w:rsid w:val="000F3010"/>
    <w:rsid w:val="000F31DF"/>
    <w:rsid w:val="000F39DE"/>
    <w:rsid w:val="000F3FE6"/>
    <w:rsid w:val="000F461F"/>
    <w:rsid w:val="000F4D18"/>
    <w:rsid w:val="000F4D8C"/>
    <w:rsid w:val="000F6E6A"/>
    <w:rsid w:val="000F7144"/>
    <w:rsid w:val="000F715D"/>
    <w:rsid w:val="000F736B"/>
    <w:rsid w:val="000F7696"/>
    <w:rsid w:val="00100381"/>
    <w:rsid w:val="00100802"/>
    <w:rsid w:val="00100E6E"/>
    <w:rsid w:val="00101B53"/>
    <w:rsid w:val="00104112"/>
    <w:rsid w:val="00104765"/>
    <w:rsid w:val="001049F6"/>
    <w:rsid w:val="0010512F"/>
    <w:rsid w:val="001068EC"/>
    <w:rsid w:val="001069F5"/>
    <w:rsid w:val="00106F0E"/>
    <w:rsid w:val="001101DA"/>
    <w:rsid w:val="00110672"/>
    <w:rsid w:val="00111440"/>
    <w:rsid w:val="00111F34"/>
    <w:rsid w:val="00112377"/>
    <w:rsid w:val="001129DF"/>
    <w:rsid w:val="001132BD"/>
    <w:rsid w:val="00113C07"/>
    <w:rsid w:val="001140E8"/>
    <w:rsid w:val="00115B48"/>
    <w:rsid w:val="00115C09"/>
    <w:rsid w:val="0011605A"/>
    <w:rsid w:val="0011641D"/>
    <w:rsid w:val="00116571"/>
    <w:rsid w:val="001171C9"/>
    <w:rsid w:val="001174CD"/>
    <w:rsid w:val="00117C35"/>
    <w:rsid w:val="00120200"/>
    <w:rsid w:val="00120D8C"/>
    <w:rsid w:val="00120F44"/>
    <w:rsid w:val="00121075"/>
    <w:rsid w:val="001211DF"/>
    <w:rsid w:val="0012167B"/>
    <w:rsid w:val="00121D2B"/>
    <w:rsid w:val="001226AF"/>
    <w:rsid w:val="00122FE3"/>
    <w:rsid w:val="0012367E"/>
    <w:rsid w:val="00123B6A"/>
    <w:rsid w:val="00123B79"/>
    <w:rsid w:val="00123E8C"/>
    <w:rsid w:val="00126104"/>
    <w:rsid w:val="001266FF"/>
    <w:rsid w:val="00127813"/>
    <w:rsid w:val="001302C9"/>
    <w:rsid w:val="00130B91"/>
    <w:rsid w:val="00130BE3"/>
    <w:rsid w:val="001311BF"/>
    <w:rsid w:val="00132096"/>
    <w:rsid w:val="001323DE"/>
    <w:rsid w:val="001329C2"/>
    <w:rsid w:val="001345B6"/>
    <w:rsid w:val="0013485B"/>
    <w:rsid w:val="00134C4D"/>
    <w:rsid w:val="001354CF"/>
    <w:rsid w:val="0013592E"/>
    <w:rsid w:val="00135A0F"/>
    <w:rsid w:val="00135B4A"/>
    <w:rsid w:val="00135C39"/>
    <w:rsid w:val="00135D4A"/>
    <w:rsid w:val="00136D78"/>
    <w:rsid w:val="00140BA2"/>
    <w:rsid w:val="00141062"/>
    <w:rsid w:val="0014159F"/>
    <w:rsid w:val="00142EA4"/>
    <w:rsid w:val="00142EE5"/>
    <w:rsid w:val="001441A5"/>
    <w:rsid w:val="00144E9E"/>
    <w:rsid w:val="00145282"/>
    <w:rsid w:val="00145540"/>
    <w:rsid w:val="0014567E"/>
    <w:rsid w:val="0014726A"/>
    <w:rsid w:val="0014726E"/>
    <w:rsid w:val="00151A34"/>
    <w:rsid w:val="00151D18"/>
    <w:rsid w:val="00151D5E"/>
    <w:rsid w:val="00152BEC"/>
    <w:rsid w:val="001538EF"/>
    <w:rsid w:val="00153E9F"/>
    <w:rsid w:val="00153F86"/>
    <w:rsid w:val="00154622"/>
    <w:rsid w:val="001548A2"/>
    <w:rsid w:val="001548AB"/>
    <w:rsid w:val="0015550D"/>
    <w:rsid w:val="00155766"/>
    <w:rsid w:val="00157071"/>
    <w:rsid w:val="00157156"/>
    <w:rsid w:val="00157189"/>
    <w:rsid w:val="00157427"/>
    <w:rsid w:val="00157565"/>
    <w:rsid w:val="00160C01"/>
    <w:rsid w:val="00161994"/>
    <w:rsid w:val="001619CB"/>
    <w:rsid w:val="001629BC"/>
    <w:rsid w:val="0016355F"/>
    <w:rsid w:val="0016379F"/>
    <w:rsid w:val="00163B1D"/>
    <w:rsid w:val="00164490"/>
    <w:rsid w:val="001649CD"/>
    <w:rsid w:val="0016523A"/>
    <w:rsid w:val="00166A8C"/>
    <w:rsid w:val="00166BC5"/>
    <w:rsid w:val="00166E89"/>
    <w:rsid w:val="00167F38"/>
    <w:rsid w:val="00171799"/>
    <w:rsid w:val="00172883"/>
    <w:rsid w:val="00173492"/>
    <w:rsid w:val="001737F0"/>
    <w:rsid w:val="001753E8"/>
    <w:rsid w:val="00175460"/>
    <w:rsid w:val="001758F6"/>
    <w:rsid w:val="00175A87"/>
    <w:rsid w:val="00175C23"/>
    <w:rsid w:val="00175D3F"/>
    <w:rsid w:val="00175EF2"/>
    <w:rsid w:val="0017661A"/>
    <w:rsid w:val="00177003"/>
    <w:rsid w:val="001770D8"/>
    <w:rsid w:val="00177696"/>
    <w:rsid w:val="00177718"/>
    <w:rsid w:val="00177B8C"/>
    <w:rsid w:val="0018029A"/>
    <w:rsid w:val="00180F92"/>
    <w:rsid w:val="00182B4D"/>
    <w:rsid w:val="001831C2"/>
    <w:rsid w:val="00183B68"/>
    <w:rsid w:val="00183D37"/>
    <w:rsid w:val="001841B0"/>
    <w:rsid w:val="0018496D"/>
    <w:rsid w:val="00186FCF"/>
    <w:rsid w:val="001874A8"/>
    <w:rsid w:val="00187BC1"/>
    <w:rsid w:val="00187BF9"/>
    <w:rsid w:val="001908B1"/>
    <w:rsid w:val="001910A6"/>
    <w:rsid w:val="00192E12"/>
    <w:rsid w:val="00193980"/>
    <w:rsid w:val="00194617"/>
    <w:rsid w:val="00194DD2"/>
    <w:rsid w:val="00194F8F"/>
    <w:rsid w:val="00196157"/>
    <w:rsid w:val="001964EA"/>
    <w:rsid w:val="00197C40"/>
    <w:rsid w:val="001A05AB"/>
    <w:rsid w:val="001A107C"/>
    <w:rsid w:val="001A1286"/>
    <w:rsid w:val="001A13B9"/>
    <w:rsid w:val="001A1AB8"/>
    <w:rsid w:val="001A31DD"/>
    <w:rsid w:val="001A32B8"/>
    <w:rsid w:val="001A36D5"/>
    <w:rsid w:val="001A383E"/>
    <w:rsid w:val="001A3BAD"/>
    <w:rsid w:val="001A4309"/>
    <w:rsid w:val="001A5624"/>
    <w:rsid w:val="001A5B7D"/>
    <w:rsid w:val="001A5C8E"/>
    <w:rsid w:val="001A6745"/>
    <w:rsid w:val="001A6AB6"/>
    <w:rsid w:val="001A7359"/>
    <w:rsid w:val="001A7B4E"/>
    <w:rsid w:val="001B036A"/>
    <w:rsid w:val="001B1038"/>
    <w:rsid w:val="001B1084"/>
    <w:rsid w:val="001B13E7"/>
    <w:rsid w:val="001B141B"/>
    <w:rsid w:val="001B2592"/>
    <w:rsid w:val="001B26E2"/>
    <w:rsid w:val="001B2C99"/>
    <w:rsid w:val="001B317D"/>
    <w:rsid w:val="001B384C"/>
    <w:rsid w:val="001B3BD6"/>
    <w:rsid w:val="001B3BF5"/>
    <w:rsid w:val="001B3C2B"/>
    <w:rsid w:val="001B4253"/>
    <w:rsid w:val="001B457A"/>
    <w:rsid w:val="001B4DE3"/>
    <w:rsid w:val="001B5037"/>
    <w:rsid w:val="001B5849"/>
    <w:rsid w:val="001B65B3"/>
    <w:rsid w:val="001B685A"/>
    <w:rsid w:val="001B6D8C"/>
    <w:rsid w:val="001B7619"/>
    <w:rsid w:val="001B782F"/>
    <w:rsid w:val="001B7F72"/>
    <w:rsid w:val="001C0484"/>
    <w:rsid w:val="001C0A55"/>
    <w:rsid w:val="001C0B77"/>
    <w:rsid w:val="001C0F95"/>
    <w:rsid w:val="001C17CF"/>
    <w:rsid w:val="001C1997"/>
    <w:rsid w:val="001C3456"/>
    <w:rsid w:val="001C3C98"/>
    <w:rsid w:val="001C3F40"/>
    <w:rsid w:val="001C4085"/>
    <w:rsid w:val="001C4180"/>
    <w:rsid w:val="001C425C"/>
    <w:rsid w:val="001C4865"/>
    <w:rsid w:val="001C4DED"/>
    <w:rsid w:val="001C56A2"/>
    <w:rsid w:val="001C61EC"/>
    <w:rsid w:val="001C67A1"/>
    <w:rsid w:val="001C6B7F"/>
    <w:rsid w:val="001C7229"/>
    <w:rsid w:val="001C77C7"/>
    <w:rsid w:val="001C79BA"/>
    <w:rsid w:val="001D002E"/>
    <w:rsid w:val="001D0C77"/>
    <w:rsid w:val="001D0F8F"/>
    <w:rsid w:val="001D1220"/>
    <w:rsid w:val="001D1B21"/>
    <w:rsid w:val="001D1CB1"/>
    <w:rsid w:val="001D224A"/>
    <w:rsid w:val="001D4056"/>
    <w:rsid w:val="001D43E1"/>
    <w:rsid w:val="001D4A26"/>
    <w:rsid w:val="001D65C8"/>
    <w:rsid w:val="001D7541"/>
    <w:rsid w:val="001D75FB"/>
    <w:rsid w:val="001D76D9"/>
    <w:rsid w:val="001E05D0"/>
    <w:rsid w:val="001E36C3"/>
    <w:rsid w:val="001E5606"/>
    <w:rsid w:val="001E566A"/>
    <w:rsid w:val="001E5F23"/>
    <w:rsid w:val="001E6D7C"/>
    <w:rsid w:val="001E70E2"/>
    <w:rsid w:val="001E7181"/>
    <w:rsid w:val="001E76DE"/>
    <w:rsid w:val="001E7843"/>
    <w:rsid w:val="001E7986"/>
    <w:rsid w:val="001E7DC6"/>
    <w:rsid w:val="001F2D9E"/>
    <w:rsid w:val="001F3BF5"/>
    <w:rsid w:val="001F46AA"/>
    <w:rsid w:val="001F519D"/>
    <w:rsid w:val="001F5BF2"/>
    <w:rsid w:val="001F60F3"/>
    <w:rsid w:val="001F69EB"/>
    <w:rsid w:val="0020021A"/>
    <w:rsid w:val="00200BA1"/>
    <w:rsid w:val="00200D93"/>
    <w:rsid w:val="0020106D"/>
    <w:rsid w:val="00201213"/>
    <w:rsid w:val="0020139F"/>
    <w:rsid w:val="00201A1D"/>
    <w:rsid w:val="00202E74"/>
    <w:rsid w:val="00204966"/>
    <w:rsid w:val="00204E8C"/>
    <w:rsid w:val="002061F2"/>
    <w:rsid w:val="002063A2"/>
    <w:rsid w:val="00206E70"/>
    <w:rsid w:val="00207717"/>
    <w:rsid w:val="00210020"/>
    <w:rsid w:val="00210E6A"/>
    <w:rsid w:val="0021107D"/>
    <w:rsid w:val="00211BCD"/>
    <w:rsid w:val="00212699"/>
    <w:rsid w:val="00212CA7"/>
    <w:rsid w:val="0021332F"/>
    <w:rsid w:val="00213961"/>
    <w:rsid w:val="002142AE"/>
    <w:rsid w:val="0021469E"/>
    <w:rsid w:val="00215731"/>
    <w:rsid w:val="00215FDE"/>
    <w:rsid w:val="002162DA"/>
    <w:rsid w:val="00217B7C"/>
    <w:rsid w:val="002216F7"/>
    <w:rsid w:val="00221AE0"/>
    <w:rsid w:val="0022268D"/>
    <w:rsid w:val="002239E0"/>
    <w:rsid w:val="00223B5B"/>
    <w:rsid w:val="0022484C"/>
    <w:rsid w:val="00224C75"/>
    <w:rsid w:val="00226235"/>
    <w:rsid w:val="00226BF4"/>
    <w:rsid w:val="00230229"/>
    <w:rsid w:val="0023120C"/>
    <w:rsid w:val="00231343"/>
    <w:rsid w:val="002315D6"/>
    <w:rsid w:val="00231C1C"/>
    <w:rsid w:val="00232271"/>
    <w:rsid w:val="00232799"/>
    <w:rsid w:val="00232A05"/>
    <w:rsid w:val="00234803"/>
    <w:rsid w:val="002348EB"/>
    <w:rsid w:val="0023541C"/>
    <w:rsid w:val="00235ACD"/>
    <w:rsid w:val="00236393"/>
    <w:rsid w:val="00236733"/>
    <w:rsid w:val="002369BE"/>
    <w:rsid w:val="00236ADC"/>
    <w:rsid w:val="002405A2"/>
    <w:rsid w:val="0024073E"/>
    <w:rsid w:val="002408CE"/>
    <w:rsid w:val="00241949"/>
    <w:rsid w:val="00242212"/>
    <w:rsid w:val="00243045"/>
    <w:rsid w:val="0024367A"/>
    <w:rsid w:val="00244CDB"/>
    <w:rsid w:val="00244F5C"/>
    <w:rsid w:val="0024565B"/>
    <w:rsid w:val="002459AC"/>
    <w:rsid w:val="00245D60"/>
    <w:rsid w:val="00246742"/>
    <w:rsid w:val="00246C5C"/>
    <w:rsid w:val="0024724B"/>
    <w:rsid w:val="00250686"/>
    <w:rsid w:val="00250E4B"/>
    <w:rsid w:val="002512B7"/>
    <w:rsid w:val="002517D4"/>
    <w:rsid w:val="00251816"/>
    <w:rsid w:val="00251821"/>
    <w:rsid w:val="002522D8"/>
    <w:rsid w:val="002528F6"/>
    <w:rsid w:val="00252BE9"/>
    <w:rsid w:val="002536AF"/>
    <w:rsid w:val="00253A4E"/>
    <w:rsid w:val="0025416D"/>
    <w:rsid w:val="00255DD7"/>
    <w:rsid w:val="002560D5"/>
    <w:rsid w:val="00256488"/>
    <w:rsid w:val="00256CE8"/>
    <w:rsid w:val="00257C1A"/>
    <w:rsid w:val="002606A0"/>
    <w:rsid w:val="00260BA3"/>
    <w:rsid w:val="00261DB6"/>
    <w:rsid w:val="00261FB9"/>
    <w:rsid w:val="0026272E"/>
    <w:rsid w:val="0026280C"/>
    <w:rsid w:val="0026370C"/>
    <w:rsid w:val="00263AC4"/>
    <w:rsid w:val="00263EBD"/>
    <w:rsid w:val="0026575C"/>
    <w:rsid w:val="00265A6D"/>
    <w:rsid w:val="00267C44"/>
    <w:rsid w:val="002702A8"/>
    <w:rsid w:val="00271711"/>
    <w:rsid w:val="00272AA8"/>
    <w:rsid w:val="00272E95"/>
    <w:rsid w:val="00273454"/>
    <w:rsid w:val="0027362C"/>
    <w:rsid w:val="002737D0"/>
    <w:rsid w:val="00273829"/>
    <w:rsid w:val="00274896"/>
    <w:rsid w:val="002748AE"/>
    <w:rsid w:val="00275A4C"/>
    <w:rsid w:val="00275BBC"/>
    <w:rsid w:val="0027635C"/>
    <w:rsid w:val="002763DE"/>
    <w:rsid w:val="002765C0"/>
    <w:rsid w:val="00276B8E"/>
    <w:rsid w:val="0027784B"/>
    <w:rsid w:val="00277F49"/>
    <w:rsid w:val="002812F8"/>
    <w:rsid w:val="00282227"/>
    <w:rsid w:val="00282756"/>
    <w:rsid w:val="0028385F"/>
    <w:rsid w:val="00283BE4"/>
    <w:rsid w:val="00284046"/>
    <w:rsid w:val="00284F2C"/>
    <w:rsid w:val="00285E96"/>
    <w:rsid w:val="002860BB"/>
    <w:rsid w:val="0028632C"/>
    <w:rsid w:val="002866DA"/>
    <w:rsid w:val="00286E9D"/>
    <w:rsid w:val="00286F5F"/>
    <w:rsid w:val="00287C28"/>
    <w:rsid w:val="002937C8"/>
    <w:rsid w:val="00293817"/>
    <w:rsid w:val="00293B43"/>
    <w:rsid w:val="002942CD"/>
    <w:rsid w:val="00294A13"/>
    <w:rsid w:val="00294B64"/>
    <w:rsid w:val="002959B3"/>
    <w:rsid w:val="00296670"/>
    <w:rsid w:val="00296BD4"/>
    <w:rsid w:val="00296F64"/>
    <w:rsid w:val="002971F6"/>
    <w:rsid w:val="002A0097"/>
    <w:rsid w:val="002A00C1"/>
    <w:rsid w:val="002A0199"/>
    <w:rsid w:val="002A080E"/>
    <w:rsid w:val="002A0F09"/>
    <w:rsid w:val="002A0FCE"/>
    <w:rsid w:val="002A11C5"/>
    <w:rsid w:val="002A129E"/>
    <w:rsid w:val="002A1F04"/>
    <w:rsid w:val="002A2080"/>
    <w:rsid w:val="002A271A"/>
    <w:rsid w:val="002A3A47"/>
    <w:rsid w:val="002A463B"/>
    <w:rsid w:val="002A58CA"/>
    <w:rsid w:val="002A5B1B"/>
    <w:rsid w:val="002A6043"/>
    <w:rsid w:val="002A6064"/>
    <w:rsid w:val="002A7059"/>
    <w:rsid w:val="002A748A"/>
    <w:rsid w:val="002A7583"/>
    <w:rsid w:val="002A7E4C"/>
    <w:rsid w:val="002B02DA"/>
    <w:rsid w:val="002B0833"/>
    <w:rsid w:val="002B14FC"/>
    <w:rsid w:val="002B1501"/>
    <w:rsid w:val="002B254B"/>
    <w:rsid w:val="002B2654"/>
    <w:rsid w:val="002B2745"/>
    <w:rsid w:val="002B289D"/>
    <w:rsid w:val="002B3224"/>
    <w:rsid w:val="002B53EC"/>
    <w:rsid w:val="002B60BD"/>
    <w:rsid w:val="002B6E8E"/>
    <w:rsid w:val="002B7598"/>
    <w:rsid w:val="002B777A"/>
    <w:rsid w:val="002B7A1B"/>
    <w:rsid w:val="002C0771"/>
    <w:rsid w:val="002C0CC6"/>
    <w:rsid w:val="002C0FC9"/>
    <w:rsid w:val="002C13AE"/>
    <w:rsid w:val="002C1C3A"/>
    <w:rsid w:val="002C1EE9"/>
    <w:rsid w:val="002C2346"/>
    <w:rsid w:val="002C2FD3"/>
    <w:rsid w:val="002C30B4"/>
    <w:rsid w:val="002C34AC"/>
    <w:rsid w:val="002C3812"/>
    <w:rsid w:val="002C40B3"/>
    <w:rsid w:val="002C412A"/>
    <w:rsid w:val="002C4C33"/>
    <w:rsid w:val="002C4F03"/>
    <w:rsid w:val="002C57D6"/>
    <w:rsid w:val="002C611B"/>
    <w:rsid w:val="002C69AE"/>
    <w:rsid w:val="002C70CC"/>
    <w:rsid w:val="002C7CCE"/>
    <w:rsid w:val="002C7D87"/>
    <w:rsid w:val="002C7E73"/>
    <w:rsid w:val="002D087D"/>
    <w:rsid w:val="002D1166"/>
    <w:rsid w:val="002D1F25"/>
    <w:rsid w:val="002D21E7"/>
    <w:rsid w:val="002D298C"/>
    <w:rsid w:val="002D2BC8"/>
    <w:rsid w:val="002D33AF"/>
    <w:rsid w:val="002D400A"/>
    <w:rsid w:val="002D4FA8"/>
    <w:rsid w:val="002D5300"/>
    <w:rsid w:val="002D53BB"/>
    <w:rsid w:val="002D5432"/>
    <w:rsid w:val="002D5A39"/>
    <w:rsid w:val="002D5B3D"/>
    <w:rsid w:val="002D7091"/>
    <w:rsid w:val="002E0CA4"/>
    <w:rsid w:val="002E122C"/>
    <w:rsid w:val="002E1248"/>
    <w:rsid w:val="002E1ACB"/>
    <w:rsid w:val="002E1C5A"/>
    <w:rsid w:val="002E30E0"/>
    <w:rsid w:val="002E337A"/>
    <w:rsid w:val="002E3650"/>
    <w:rsid w:val="002E37C6"/>
    <w:rsid w:val="002E3C8D"/>
    <w:rsid w:val="002E4741"/>
    <w:rsid w:val="002E4977"/>
    <w:rsid w:val="002E4ED5"/>
    <w:rsid w:val="002E4FC5"/>
    <w:rsid w:val="002E5189"/>
    <w:rsid w:val="002E5A67"/>
    <w:rsid w:val="002E71AA"/>
    <w:rsid w:val="002E7763"/>
    <w:rsid w:val="002E7977"/>
    <w:rsid w:val="002E79D0"/>
    <w:rsid w:val="002F013C"/>
    <w:rsid w:val="002F04FD"/>
    <w:rsid w:val="002F08B6"/>
    <w:rsid w:val="002F0A63"/>
    <w:rsid w:val="002F11EE"/>
    <w:rsid w:val="002F1737"/>
    <w:rsid w:val="002F2170"/>
    <w:rsid w:val="002F227E"/>
    <w:rsid w:val="002F3057"/>
    <w:rsid w:val="002F3691"/>
    <w:rsid w:val="002F39A3"/>
    <w:rsid w:val="002F3FDF"/>
    <w:rsid w:val="002F67EC"/>
    <w:rsid w:val="002F7186"/>
    <w:rsid w:val="002F7269"/>
    <w:rsid w:val="002F7866"/>
    <w:rsid w:val="0030151F"/>
    <w:rsid w:val="003015DD"/>
    <w:rsid w:val="00301E82"/>
    <w:rsid w:val="00301F11"/>
    <w:rsid w:val="00302FC2"/>
    <w:rsid w:val="00303600"/>
    <w:rsid w:val="0030369D"/>
    <w:rsid w:val="00303ABD"/>
    <w:rsid w:val="00303AE0"/>
    <w:rsid w:val="00303DA4"/>
    <w:rsid w:val="00303DC2"/>
    <w:rsid w:val="00303DEE"/>
    <w:rsid w:val="0030410C"/>
    <w:rsid w:val="00304880"/>
    <w:rsid w:val="00305482"/>
    <w:rsid w:val="00305B4A"/>
    <w:rsid w:val="00305C37"/>
    <w:rsid w:val="0030668C"/>
    <w:rsid w:val="00306A44"/>
    <w:rsid w:val="00306BA7"/>
    <w:rsid w:val="00307264"/>
    <w:rsid w:val="003072F5"/>
    <w:rsid w:val="00307805"/>
    <w:rsid w:val="00307879"/>
    <w:rsid w:val="00307D5D"/>
    <w:rsid w:val="0031064C"/>
    <w:rsid w:val="00310AE8"/>
    <w:rsid w:val="00310B0F"/>
    <w:rsid w:val="00311307"/>
    <w:rsid w:val="00311B0A"/>
    <w:rsid w:val="00312048"/>
    <w:rsid w:val="00312854"/>
    <w:rsid w:val="00313293"/>
    <w:rsid w:val="00314E9F"/>
    <w:rsid w:val="00315229"/>
    <w:rsid w:val="00316075"/>
    <w:rsid w:val="003161E0"/>
    <w:rsid w:val="0031656C"/>
    <w:rsid w:val="00316C00"/>
    <w:rsid w:val="00316ECF"/>
    <w:rsid w:val="00317A1E"/>
    <w:rsid w:val="00317D24"/>
    <w:rsid w:val="00317E2D"/>
    <w:rsid w:val="003202C0"/>
    <w:rsid w:val="003204DD"/>
    <w:rsid w:val="00320D9E"/>
    <w:rsid w:val="00322963"/>
    <w:rsid w:val="00323213"/>
    <w:rsid w:val="003233B7"/>
    <w:rsid w:val="0032374C"/>
    <w:rsid w:val="00324108"/>
    <w:rsid w:val="00324E25"/>
    <w:rsid w:val="0032658F"/>
    <w:rsid w:val="003267FB"/>
    <w:rsid w:val="00327661"/>
    <w:rsid w:val="00330C92"/>
    <w:rsid w:val="00331081"/>
    <w:rsid w:val="003317B1"/>
    <w:rsid w:val="00331CF6"/>
    <w:rsid w:val="00332E29"/>
    <w:rsid w:val="00332E5C"/>
    <w:rsid w:val="00333080"/>
    <w:rsid w:val="003332EC"/>
    <w:rsid w:val="00333821"/>
    <w:rsid w:val="0033413C"/>
    <w:rsid w:val="00335067"/>
    <w:rsid w:val="00335DDD"/>
    <w:rsid w:val="00335FAC"/>
    <w:rsid w:val="003373A5"/>
    <w:rsid w:val="00337458"/>
    <w:rsid w:val="00337924"/>
    <w:rsid w:val="003410D3"/>
    <w:rsid w:val="00341B92"/>
    <w:rsid w:val="003421E3"/>
    <w:rsid w:val="00343130"/>
    <w:rsid w:val="0034315E"/>
    <w:rsid w:val="00344218"/>
    <w:rsid w:val="003445EF"/>
    <w:rsid w:val="00344FB4"/>
    <w:rsid w:val="003454AA"/>
    <w:rsid w:val="003454B9"/>
    <w:rsid w:val="003455E1"/>
    <w:rsid w:val="00345BDE"/>
    <w:rsid w:val="00345C75"/>
    <w:rsid w:val="00345D32"/>
    <w:rsid w:val="00346BF7"/>
    <w:rsid w:val="00347282"/>
    <w:rsid w:val="00347310"/>
    <w:rsid w:val="00347510"/>
    <w:rsid w:val="00350FC1"/>
    <w:rsid w:val="00351C74"/>
    <w:rsid w:val="00352056"/>
    <w:rsid w:val="0035274E"/>
    <w:rsid w:val="00352FA1"/>
    <w:rsid w:val="003533EB"/>
    <w:rsid w:val="00353AC2"/>
    <w:rsid w:val="00353B08"/>
    <w:rsid w:val="00353F12"/>
    <w:rsid w:val="00354689"/>
    <w:rsid w:val="00356236"/>
    <w:rsid w:val="00356FAC"/>
    <w:rsid w:val="00361324"/>
    <w:rsid w:val="00361348"/>
    <w:rsid w:val="003622F7"/>
    <w:rsid w:val="003626AF"/>
    <w:rsid w:val="003626E4"/>
    <w:rsid w:val="0036295E"/>
    <w:rsid w:val="003639FE"/>
    <w:rsid w:val="00363DE1"/>
    <w:rsid w:val="003643C3"/>
    <w:rsid w:val="00364F6D"/>
    <w:rsid w:val="00366D24"/>
    <w:rsid w:val="00366F8D"/>
    <w:rsid w:val="0036768F"/>
    <w:rsid w:val="003678CE"/>
    <w:rsid w:val="00370611"/>
    <w:rsid w:val="0037098E"/>
    <w:rsid w:val="00371465"/>
    <w:rsid w:val="00371503"/>
    <w:rsid w:val="0037162B"/>
    <w:rsid w:val="00371864"/>
    <w:rsid w:val="00371897"/>
    <w:rsid w:val="00371A7A"/>
    <w:rsid w:val="0037208F"/>
    <w:rsid w:val="00372A46"/>
    <w:rsid w:val="0037397B"/>
    <w:rsid w:val="00375374"/>
    <w:rsid w:val="003754B4"/>
    <w:rsid w:val="003815DB"/>
    <w:rsid w:val="00382EFF"/>
    <w:rsid w:val="00382F6E"/>
    <w:rsid w:val="0038338D"/>
    <w:rsid w:val="00383B13"/>
    <w:rsid w:val="00383D61"/>
    <w:rsid w:val="00384178"/>
    <w:rsid w:val="0038479B"/>
    <w:rsid w:val="00384B23"/>
    <w:rsid w:val="00384C0B"/>
    <w:rsid w:val="00384CCD"/>
    <w:rsid w:val="00384EA2"/>
    <w:rsid w:val="003854AF"/>
    <w:rsid w:val="00385A6C"/>
    <w:rsid w:val="00386A48"/>
    <w:rsid w:val="00386BDD"/>
    <w:rsid w:val="00387079"/>
    <w:rsid w:val="00387450"/>
    <w:rsid w:val="00387B0E"/>
    <w:rsid w:val="003903C9"/>
    <w:rsid w:val="0039074A"/>
    <w:rsid w:val="00390A9A"/>
    <w:rsid w:val="00392011"/>
    <w:rsid w:val="003921F6"/>
    <w:rsid w:val="0039232F"/>
    <w:rsid w:val="003924F6"/>
    <w:rsid w:val="00392995"/>
    <w:rsid w:val="003929B7"/>
    <w:rsid w:val="00393972"/>
    <w:rsid w:val="00393CB1"/>
    <w:rsid w:val="00394C83"/>
    <w:rsid w:val="00394D6E"/>
    <w:rsid w:val="00395A68"/>
    <w:rsid w:val="003962AF"/>
    <w:rsid w:val="003963EA"/>
    <w:rsid w:val="00396FE2"/>
    <w:rsid w:val="003972BB"/>
    <w:rsid w:val="0039793F"/>
    <w:rsid w:val="00397C21"/>
    <w:rsid w:val="00397D5A"/>
    <w:rsid w:val="003A0AEC"/>
    <w:rsid w:val="003A0BA2"/>
    <w:rsid w:val="003A2F2D"/>
    <w:rsid w:val="003A34AE"/>
    <w:rsid w:val="003A3AF5"/>
    <w:rsid w:val="003A3C32"/>
    <w:rsid w:val="003A4890"/>
    <w:rsid w:val="003A4B8B"/>
    <w:rsid w:val="003A4F23"/>
    <w:rsid w:val="003A5315"/>
    <w:rsid w:val="003A5812"/>
    <w:rsid w:val="003A623A"/>
    <w:rsid w:val="003A6B53"/>
    <w:rsid w:val="003A6D17"/>
    <w:rsid w:val="003A73A1"/>
    <w:rsid w:val="003A7AE0"/>
    <w:rsid w:val="003A7F56"/>
    <w:rsid w:val="003B075B"/>
    <w:rsid w:val="003B129F"/>
    <w:rsid w:val="003B2336"/>
    <w:rsid w:val="003B2B05"/>
    <w:rsid w:val="003B31F4"/>
    <w:rsid w:val="003B3D04"/>
    <w:rsid w:val="003B43BE"/>
    <w:rsid w:val="003B4747"/>
    <w:rsid w:val="003B4FB2"/>
    <w:rsid w:val="003B69B8"/>
    <w:rsid w:val="003B6CFE"/>
    <w:rsid w:val="003B7C55"/>
    <w:rsid w:val="003C034D"/>
    <w:rsid w:val="003C0450"/>
    <w:rsid w:val="003C0A60"/>
    <w:rsid w:val="003C0F56"/>
    <w:rsid w:val="003C11E6"/>
    <w:rsid w:val="003C126D"/>
    <w:rsid w:val="003C25C4"/>
    <w:rsid w:val="003C293D"/>
    <w:rsid w:val="003C2AD9"/>
    <w:rsid w:val="003C2BDA"/>
    <w:rsid w:val="003C3B81"/>
    <w:rsid w:val="003C4448"/>
    <w:rsid w:val="003C4679"/>
    <w:rsid w:val="003C6AB3"/>
    <w:rsid w:val="003C7D30"/>
    <w:rsid w:val="003C7EE5"/>
    <w:rsid w:val="003D00AB"/>
    <w:rsid w:val="003D0136"/>
    <w:rsid w:val="003D07A4"/>
    <w:rsid w:val="003D0CED"/>
    <w:rsid w:val="003D127D"/>
    <w:rsid w:val="003D145F"/>
    <w:rsid w:val="003D197A"/>
    <w:rsid w:val="003D3E7E"/>
    <w:rsid w:val="003D56C7"/>
    <w:rsid w:val="003D56D1"/>
    <w:rsid w:val="003D5DD2"/>
    <w:rsid w:val="003D694D"/>
    <w:rsid w:val="003E0357"/>
    <w:rsid w:val="003E04BA"/>
    <w:rsid w:val="003E0C3A"/>
    <w:rsid w:val="003E0D5E"/>
    <w:rsid w:val="003E1886"/>
    <w:rsid w:val="003E2437"/>
    <w:rsid w:val="003E28D2"/>
    <w:rsid w:val="003E2A2A"/>
    <w:rsid w:val="003E37B5"/>
    <w:rsid w:val="003E405C"/>
    <w:rsid w:val="003E41FA"/>
    <w:rsid w:val="003E50FE"/>
    <w:rsid w:val="003E5EC1"/>
    <w:rsid w:val="003E5FF4"/>
    <w:rsid w:val="003E66BD"/>
    <w:rsid w:val="003E6D31"/>
    <w:rsid w:val="003F01E2"/>
    <w:rsid w:val="003F0D14"/>
    <w:rsid w:val="003F0D79"/>
    <w:rsid w:val="003F12D1"/>
    <w:rsid w:val="003F12E6"/>
    <w:rsid w:val="003F15DB"/>
    <w:rsid w:val="003F1F62"/>
    <w:rsid w:val="003F212A"/>
    <w:rsid w:val="003F26BB"/>
    <w:rsid w:val="003F2B43"/>
    <w:rsid w:val="003F2E35"/>
    <w:rsid w:val="003F307E"/>
    <w:rsid w:val="003F30DA"/>
    <w:rsid w:val="003F4449"/>
    <w:rsid w:val="003F45BC"/>
    <w:rsid w:val="003F4BA3"/>
    <w:rsid w:val="003F517C"/>
    <w:rsid w:val="003F5512"/>
    <w:rsid w:val="003F5C3E"/>
    <w:rsid w:val="003F62C0"/>
    <w:rsid w:val="00400665"/>
    <w:rsid w:val="00400C58"/>
    <w:rsid w:val="00400D7B"/>
    <w:rsid w:val="004012E3"/>
    <w:rsid w:val="00401DC4"/>
    <w:rsid w:val="0040200E"/>
    <w:rsid w:val="004020A2"/>
    <w:rsid w:val="00402833"/>
    <w:rsid w:val="00402CA0"/>
    <w:rsid w:val="004040FC"/>
    <w:rsid w:val="00406A46"/>
    <w:rsid w:val="00406C15"/>
    <w:rsid w:val="00406F24"/>
    <w:rsid w:val="00406F7D"/>
    <w:rsid w:val="00407964"/>
    <w:rsid w:val="004108BD"/>
    <w:rsid w:val="00410A39"/>
    <w:rsid w:val="004115EE"/>
    <w:rsid w:val="00411687"/>
    <w:rsid w:val="004117B4"/>
    <w:rsid w:val="00411B1E"/>
    <w:rsid w:val="00411E3C"/>
    <w:rsid w:val="00411EAD"/>
    <w:rsid w:val="004121E7"/>
    <w:rsid w:val="00412F6C"/>
    <w:rsid w:val="00413452"/>
    <w:rsid w:val="00413800"/>
    <w:rsid w:val="0041397C"/>
    <w:rsid w:val="00413C67"/>
    <w:rsid w:val="0041440F"/>
    <w:rsid w:val="00414C01"/>
    <w:rsid w:val="004158B0"/>
    <w:rsid w:val="0042062C"/>
    <w:rsid w:val="00420DF4"/>
    <w:rsid w:val="0042109D"/>
    <w:rsid w:val="004225AE"/>
    <w:rsid w:val="004225F9"/>
    <w:rsid w:val="00422D21"/>
    <w:rsid w:val="00423D82"/>
    <w:rsid w:val="00424042"/>
    <w:rsid w:val="00424158"/>
    <w:rsid w:val="0042448C"/>
    <w:rsid w:val="00424E8A"/>
    <w:rsid w:val="00424F09"/>
    <w:rsid w:val="004252EC"/>
    <w:rsid w:val="00427D9A"/>
    <w:rsid w:val="00430037"/>
    <w:rsid w:val="004303F4"/>
    <w:rsid w:val="004309D4"/>
    <w:rsid w:val="00431941"/>
    <w:rsid w:val="00431C90"/>
    <w:rsid w:val="00431D46"/>
    <w:rsid w:val="00431E1A"/>
    <w:rsid w:val="0043206D"/>
    <w:rsid w:val="00432DBB"/>
    <w:rsid w:val="0043320B"/>
    <w:rsid w:val="004337FF"/>
    <w:rsid w:val="00433883"/>
    <w:rsid w:val="00436B4A"/>
    <w:rsid w:val="00437361"/>
    <w:rsid w:val="004379CE"/>
    <w:rsid w:val="00437DD8"/>
    <w:rsid w:val="0044094E"/>
    <w:rsid w:val="00441BB1"/>
    <w:rsid w:val="00441FF1"/>
    <w:rsid w:val="00442268"/>
    <w:rsid w:val="0044282E"/>
    <w:rsid w:val="00444D04"/>
    <w:rsid w:val="00445289"/>
    <w:rsid w:val="00445988"/>
    <w:rsid w:val="00445AAE"/>
    <w:rsid w:val="0044714E"/>
    <w:rsid w:val="00447776"/>
    <w:rsid w:val="00447CE9"/>
    <w:rsid w:val="00450237"/>
    <w:rsid w:val="004504D3"/>
    <w:rsid w:val="00451433"/>
    <w:rsid w:val="004517A3"/>
    <w:rsid w:val="004527E7"/>
    <w:rsid w:val="0045295F"/>
    <w:rsid w:val="004529AB"/>
    <w:rsid w:val="004535DB"/>
    <w:rsid w:val="00455257"/>
    <w:rsid w:val="00455BF2"/>
    <w:rsid w:val="00455D9E"/>
    <w:rsid w:val="004560A7"/>
    <w:rsid w:val="004561CE"/>
    <w:rsid w:val="0045730F"/>
    <w:rsid w:val="00457FE3"/>
    <w:rsid w:val="00461288"/>
    <w:rsid w:val="004614A6"/>
    <w:rsid w:val="00462A37"/>
    <w:rsid w:val="00462F12"/>
    <w:rsid w:val="00462FAA"/>
    <w:rsid w:val="00464E28"/>
    <w:rsid w:val="00464F2E"/>
    <w:rsid w:val="0046559F"/>
    <w:rsid w:val="00465722"/>
    <w:rsid w:val="00465B4A"/>
    <w:rsid w:val="00465E5D"/>
    <w:rsid w:val="00465E8A"/>
    <w:rsid w:val="0046659A"/>
    <w:rsid w:val="00466BB0"/>
    <w:rsid w:val="00466BC5"/>
    <w:rsid w:val="00467195"/>
    <w:rsid w:val="004705D5"/>
    <w:rsid w:val="004717EB"/>
    <w:rsid w:val="004719F8"/>
    <w:rsid w:val="00471BC8"/>
    <w:rsid w:val="00471D05"/>
    <w:rsid w:val="0047215F"/>
    <w:rsid w:val="00472207"/>
    <w:rsid w:val="00472293"/>
    <w:rsid w:val="0047332E"/>
    <w:rsid w:val="00474331"/>
    <w:rsid w:val="0047476F"/>
    <w:rsid w:val="00474820"/>
    <w:rsid w:val="00476AFE"/>
    <w:rsid w:val="00476DFB"/>
    <w:rsid w:val="004771BE"/>
    <w:rsid w:val="00480306"/>
    <w:rsid w:val="00481306"/>
    <w:rsid w:val="00483579"/>
    <w:rsid w:val="00483CFE"/>
    <w:rsid w:val="00484455"/>
    <w:rsid w:val="00484522"/>
    <w:rsid w:val="004845F1"/>
    <w:rsid w:val="0048486B"/>
    <w:rsid w:val="00485276"/>
    <w:rsid w:val="0048560D"/>
    <w:rsid w:val="00485DC7"/>
    <w:rsid w:val="00486392"/>
    <w:rsid w:val="00486F00"/>
    <w:rsid w:val="0048749C"/>
    <w:rsid w:val="00487B76"/>
    <w:rsid w:val="004900D7"/>
    <w:rsid w:val="00490350"/>
    <w:rsid w:val="00490C35"/>
    <w:rsid w:val="00491549"/>
    <w:rsid w:val="00491A45"/>
    <w:rsid w:val="00491FA1"/>
    <w:rsid w:val="00492292"/>
    <w:rsid w:val="00492345"/>
    <w:rsid w:val="00492ED3"/>
    <w:rsid w:val="004948A9"/>
    <w:rsid w:val="004951F7"/>
    <w:rsid w:val="00495B37"/>
    <w:rsid w:val="00495CCA"/>
    <w:rsid w:val="00495F12"/>
    <w:rsid w:val="00495FFE"/>
    <w:rsid w:val="0049630D"/>
    <w:rsid w:val="004973D0"/>
    <w:rsid w:val="00497941"/>
    <w:rsid w:val="00497B06"/>
    <w:rsid w:val="004A0FFB"/>
    <w:rsid w:val="004A1130"/>
    <w:rsid w:val="004A2E09"/>
    <w:rsid w:val="004A3072"/>
    <w:rsid w:val="004A3643"/>
    <w:rsid w:val="004A3782"/>
    <w:rsid w:val="004A3924"/>
    <w:rsid w:val="004A3FE0"/>
    <w:rsid w:val="004A4107"/>
    <w:rsid w:val="004A4434"/>
    <w:rsid w:val="004A446A"/>
    <w:rsid w:val="004A50C2"/>
    <w:rsid w:val="004A514E"/>
    <w:rsid w:val="004A5186"/>
    <w:rsid w:val="004A53E9"/>
    <w:rsid w:val="004A5A4C"/>
    <w:rsid w:val="004A7A99"/>
    <w:rsid w:val="004A7DD4"/>
    <w:rsid w:val="004B02FF"/>
    <w:rsid w:val="004B0B6A"/>
    <w:rsid w:val="004B0F47"/>
    <w:rsid w:val="004B26B7"/>
    <w:rsid w:val="004B30A4"/>
    <w:rsid w:val="004B340E"/>
    <w:rsid w:val="004B368D"/>
    <w:rsid w:val="004B4BD4"/>
    <w:rsid w:val="004B5F4A"/>
    <w:rsid w:val="004B641F"/>
    <w:rsid w:val="004B65EA"/>
    <w:rsid w:val="004C0136"/>
    <w:rsid w:val="004C10E1"/>
    <w:rsid w:val="004C16F5"/>
    <w:rsid w:val="004C2114"/>
    <w:rsid w:val="004C2C00"/>
    <w:rsid w:val="004C2F7B"/>
    <w:rsid w:val="004C464E"/>
    <w:rsid w:val="004C584D"/>
    <w:rsid w:val="004C6927"/>
    <w:rsid w:val="004C72C9"/>
    <w:rsid w:val="004C75E8"/>
    <w:rsid w:val="004D032C"/>
    <w:rsid w:val="004D0684"/>
    <w:rsid w:val="004D0745"/>
    <w:rsid w:val="004D15F2"/>
    <w:rsid w:val="004D243A"/>
    <w:rsid w:val="004D289A"/>
    <w:rsid w:val="004D2A18"/>
    <w:rsid w:val="004D39FD"/>
    <w:rsid w:val="004D3CC7"/>
    <w:rsid w:val="004D3CEA"/>
    <w:rsid w:val="004D4932"/>
    <w:rsid w:val="004D5D19"/>
    <w:rsid w:val="004D6583"/>
    <w:rsid w:val="004D68D2"/>
    <w:rsid w:val="004D7D9F"/>
    <w:rsid w:val="004D7F6F"/>
    <w:rsid w:val="004E006A"/>
    <w:rsid w:val="004E0DD5"/>
    <w:rsid w:val="004E1C4B"/>
    <w:rsid w:val="004E263D"/>
    <w:rsid w:val="004E27AD"/>
    <w:rsid w:val="004E2816"/>
    <w:rsid w:val="004E282B"/>
    <w:rsid w:val="004E3442"/>
    <w:rsid w:val="004E3770"/>
    <w:rsid w:val="004E57D3"/>
    <w:rsid w:val="004E6054"/>
    <w:rsid w:val="004E6256"/>
    <w:rsid w:val="004E799D"/>
    <w:rsid w:val="004F028D"/>
    <w:rsid w:val="004F0B0F"/>
    <w:rsid w:val="004F0F89"/>
    <w:rsid w:val="004F1D94"/>
    <w:rsid w:val="004F285D"/>
    <w:rsid w:val="004F4733"/>
    <w:rsid w:val="004F4D56"/>
    <w:rsid w:val="004F4DC6"/>
    <w:rsid w:val="004F57B7"/>
    <w:rsid w:val="004F5E65"/>
    <w:rsid w:val="004F6C21"/>
    <w:rsid w:val="004F6E85"/>
    <w:rsid w:val="004F6F4F"/>
    <w:rsid w:val="004F7165"/>
    <w:rsid w:val="004F75C1"/>
    <w:rsid w:val="004F776A"/>
    <w:rsid w:val="005018CC"/>
    <w:rsid w:val="0050205E"/>
    <w:rsid w:val="00503B0B"/>
    <w:rsid w:val="00503CE3"/>
    <w:rsid w:val="00503E89"/>
    <w:rsid w:val="00504895"/>
    <w:rsid w:val="00504C7C"/>
    <w:rsid w:val="00504FF8"/>
    <w:rsid w:val="005057ED"/>
    <w:rsid w:val="00505DDB"/>
    <w:rsid w:val="00506731"/>
    <w:rsid w:val="005069FA"/>
    <w:rsid w:val="00510A3D"/>
    <w:rsid w:val="0051171F"/>
    <w:rsid w:val="00512545"/>
    <w:rsid w:val="0051285B"/>
    <w:rsid w:val="00512AAD"/>
    <w:rsid w:val="005132ED"/>
    <w:rsid w:val="00513B94"/>
    <w:rsid w:val="005144D2"/>
    <w:rsid w:val="005149A9"/>
    <w:rsid w:val="00515446"/>
    <w:rsid w:val="00515708"/>
    <w:rsid w:val="0051598B"/>
    <w:rsid w:val="00515CEA"/>
    <w:rsid w:val="00516791"/>
    <w:rsid w:val="005169AA"/>
    <w:rsid w:val="00517222"/>
    <w:rsid w:val="0051757E"/>
    <w:rsid w:val="00517C8A"/>
    <w:rsid w:val="0052023F"/>
    <w:rsid w:val="005202F4"/>
    <w:rsid w:val="0052049F"/>
    <w:rsid w:val="005207AE"/>
    <w:rsid w:val="00520976"/>
    <w:rsid w:val="00520A08"/>
    <w:rsid w:val="00520D90"/>
    <w:rsid w:val="005214B7"/>
    <w:rsid w:val="00521962"/>
    <w:rsid w:val="00521D89"/>
    <w:rsid w:val="00524869"/>
    <w:rsid w:val="00524BBC"/>
    <w:rsid w:val="00525A1C"/>
    <w:rsid w:val="00525AF0"/>
    <w:rsid w:val="005266AF"/>
    <w:rsid w:val="00526D65"/>
    <w:rsid w:val="00526EE4"/>
    <w:rsid w:val="00527100"/>
    <w:rsid w:val="0053119D"/>
    <w:rsid w:val="00531E25"/>
    <w:rsid w:val="00532886"/>
    <w:rsid w:val="00532A4B"/>
    <w:rsid w:val="00533C0B"/>
    <w:rsid w:val="00534527"/>
    <w:rsid w:val="00535514"/>
    <w:rsid w:val="00535FEB"/>
    <w:rsid w:val="00536720"/>
    <w:rsid w:val="00536AFC"/>
    <w:rsid w:val="00536CC6"/>
    <w:rsid w:val="00537160"/>
    <w:rsid w:val="00537306"/>
    <w:rsid w:val="00540130"/>
    <w:rsid w:val="00540500"/>
    <w:rsid w:val="005411B2"/>
    <w:rsid w:val="00541743"/>
    <w:rsid w:val="00541B51"/>
    <w:rsid w:val="00541FDE"/>
    <w:rsid w:val="00542A89"/>
    <w:rsid w:val="00542E54"/>
    <w:rsid w:val="00542FB7"/>
    <w:rsid w:val="00543A8A"/>
    <w:rsid w:val="005440F6"/>
    <w:rsid w:val="00544163"/>
    <w:rsid w:val="005446B3"/>
    <w:rsid w:val="00544CC5"/>
    <w:rsid w:val="00546213"/>
    <w:rsid w:val="005465E5"/>
    <w:rsid w:val="00546D14"/>
    <w:rsid w:val="0054758F"/>
    <w:rsid w:val="00547727"/>
    <w:rsid w:val="0055212E"/>
    <w:rsid w:val="00552858"/>
    <w:rsid w:val="00553696"/>
    <w:rsid w:val="00554F01"/>
    <w:rsid w:val="00555979"/>
    <w:rsid w:val="005565EF"/>
    <w:rsid w:val="0055685E"/>
    <w:rsid w:val="00556DAB"/>
    <w:rsid w:val="00557841"/>
    <w:rsid w:val="00560C54"/>
    <w:rsid w:val="00560C68"/>
    <w:rsid w:val="00560F03"/>
    <w:rsid w:val="0056149B"/>
    <w:rsid w:val="005618A2"/>
    <w:rsid w:val="00561987"/>
    <w:rsid w:val="00561CAD"/>
    <w:rsid w:val="00561DED"/>
    <w:rsid w:val="0056342B"/>
    <w:rsid w:val="005635A3"/>
    <w:rsid w:val="00563BDE"/>
    <w:rsid w:val="00564A18"/>
    <w:rsid w:val="00564BFF"/>
    <w:rsid w:val="005653E8"/>
    <w:rsid w:val="00565B0F"/>
    <w:rsid w:val="00565CED"/>
    <w:rsid w:val="00566590"/>
    <w:rsid w:val="00567B82"/>
    <w:rsid w:val="005717EB"/>
    <w:rsid w:val="00572F8E"/>
    <w:rsid w:val="00573FC5"/>
    <w:rsid w:val="005753C9"/>
    <w:rsid w:val="00575B2F"/>
    <w:rsid w:val="0058003E"/>
    <w:rsid w:val="00580F5E"/>
    <w:rsid w:val="005816CC"/>
    <w:rsid w:val="00581BD3"/>
    <w:rsid w:val="00581F81"/>
    <w:rsid w:val="005822C7"/>
    <w:rsid w:val="00582CE7"/>
    <w:rsid w:val="0058314C"/>
    <w:rsid w:val="005860A5"/>
    <w:rsid w:val="0058671F"/>
    <w:rsid w:val="005879A1"/>
    <w:rsid w:val="00587C1C"/>
    <w:rsid w:val="005902B8"/>
    <w:rsid w:val="005905D4"/>
    <w:rsid w:val="00590E0E"/>
    <w:rsid w:val="00591C0C"/>
    <w:rsid w:val="00594750"/>
    <w:rsid w:val="00594E37"/>
    <w:rsid w:val="005952BE"/>
    <w:rsid w:val="00596E50"/>
    <w:rsid w:val="0059799A"/>
    <w:rsid w:val="005A0BDA"/>
    <w:rsid w:val="005A0F01"/>
    <w:rsid w:val="005A1185"/>
    <w:rsid w:val="005A1DC0"/>
    <w:rsid w:val="005A1E46"/>
    <w:rsid w:val="005A1E7F"/>
    <w:rsid w:val="005A1EAE"/>
    <w:rsid w:val="005A27EA"/>
    <w:rsid w:val="005A2F7D"/>
    <w:rsid w:val="005A3649"/>
    <w:rsid w:val="005A375F"/>
    <w:rsid w:val="005A381F"/>
    <w:rsid w:val="005A383F"/>
    <w:rsid w:val="005A3AC4"/>
    <w:rsid w:val="005A5053"/>
    <w:rsid w:val="005A632D"/>
    <w:rsid w:val="005A6C6D"/>
    <w:rsid w:val="005A6EF1"/>
    <w:rsid w:val="005A71DC"/>
    <w:rsid w:val="005A73E5"/>
    <w:rsid w:val="005A7A98"/>
    <w:rsid w:val="005B0875"/>
    <w:rsid w:val="005B1004"/>
    <w:rsid w:val="005B14FB"/>
    <w:rsid w:val="005B28D8"/>
    <w:rsid w:val="005B2FD8"/>
    <w:rsid w:val="005B35B4"/>
    <w:rsid w:val="005B4389"/>
    <w:rsid w:val="005B4904"/>
    <w:rsid w:val="005B5393"/>
    <w:rsid w:val="005B544A"/>
    <w:rsid w:val="005B5C71"/>
    <w:rsid w:val="005B607C"/>
    <w:rsid w:val="005B6AF8"/>
    <w:rsid w:val="005B7043"/>
    <w:rsid w:val="005B7613"/>
    <w:rsid w:val="005B77A7"/>
    <w:rsid w:val="005C0080"/>
    <w:rsid w:val="005C0700"/>
    <w:rsid w:val="005C0FD0"/>
    <w:rsid w:val="005C104C"/>
    <w:rsid w:val="005C116D"/>
    <w:rsid w:val="005C1C89"/>
    <w:rsid w:val="005C215D"/>
    <w:rsid w:val="005C2293"/>
    <w:rsid w:val="005C274F"/>
    <w:rsid w:val="005C3786"/>
    <w:rsid w:val="005C385B"/>
    <w:rsid w:val="005C38F3"/>
    <w:rsid w:val="005C3C3A"/>
    <w:rsid w:val="005C4190"/>
    <w:rsid w:val="005C545C"/>
    <w:rsid w:val="005C5E16"/>
    <w:rsid w:val="005C5FDF"/>
    <w:rsid w:val="005C7837"/>
    <w:rsid w:val="005C7A83"/>
    <w:rsid w:val="005C7EE4"/>
    <w:rsid w:val="005D11EC"/>
    <w:rsid w:val="005D1440"/>
    <w:rsid w:val="005D1665"/>
    <w:rsid w:val="005D2355"/>
    <w:rsid w:val="005D2FB8"/>
    <w:rsid w:val="005D3801"/>
    <w:rsid w:val="005D3E8E"/>
    <w:rsid w:val="005D4223"/>
    <w:rsid w:val="005D4664"/>
    <w:rsid w:val="005D4DDA"/>
    <w:rsid w:val="005D4DFA"/>
    <w:rsid w:val="005D5046"/>
    <w:rsid w:val="005D5E24"/>
    <w:rsid w:val="005E023A"/>
    <w:rsid w:val="005E0573"/>
    <w:rsid w:val="005E0959"/>
    <w:rsid w:val="005E09E7"/>
    <w:rsid w:val="005E1EDD"/>
    <w:rsid w:val="005E21FE"/>
    <w:rsid w:val="005E2892"/>
    <w:rsid w:val="005E43F3"/>
    <w:rsid w:val="005E4C31"/>
    <w:rsid w:val="005E4E5E"/>
    <w:rsid w:val="005E5CF4"/>
    <w:rsid w:val="005E6170"/>
    <w:rsid w:val="005E62B3"/>
    <w:rsid w:val="005E6D12"/>
    <w:rsid w:val="005E775F"/>
    <w:rsid w:val="005F00EF"/>
    <w:rsid w:val="005F07A3"/>
    <w:rsid w:val="005F0DE7"/>
    <w:rsid w:val="005F0ECA"/>
    <w:rsid w:val="005F1F15"/>
    <w:rsid w:val="005F2F3E"/>
    <w:rsid w:val="005F388D"/>
    <w:rsid w:val="005F3D9B"/>
    <w:rsid w:val="005F40C4"/>
    <w:rsid w:val="005F43C9"/>
    <w:rsid w:val="005F524A"/>
    <w:rsid w:val="005F5250"/>
    <w:rsid w:val="005F5643"/>
    <w:rsid w:val="005F566B"/>
    <w:rsid w:val="005F56E5"/>
    <w:rsid w:val="005F5B5E"/>
    <w:rsid w:val="005F735E"/>
    <w:rsid w:val="005F73CC"/>
    <w:rsid w:val="005F7664"/>
    <w:rsid w:val="006007B2"/>
    <w:rsid w:val="00600DE0"/>
    <w:rsid w:val="00600ECC"/>
    <w:rsid w:val="00602765"/>
    <w:rsid w:val="00603163"/>
    <w:rsid w:val="00605464"/>
    <w:rsid w:val="0060656B"/>
    <w:rsid w:val="00606993"/>
    <w:rsid w:val="00606B22"/>
    <w:rsid w:val="00606F53"/>
    <w:rsid w:val="00607225"/>
    <w:rsid w:val="00607EBA"/>
    <w:rsid w:val="00610064"/>
    <w:rsid w:val="006100D5"/>
    <w:rsid w:val="00610B68"/>
    <w:rsid w:val="006113C6"/>
    <w:rsid w:val="00611FE6"/>
    <w:rsid w:val="00613038"/>
    <w:rsid w:val="006133A6"/>
    <w:rsid w:val="00613715"/>
    <w:rsid w:val="00613F9F"/>
    <w:rsid w:val="006156FB"/>
    <w:rsid w:val="006176D7"/>
    <w:rsid w:val="00617736"/>
    <w:rsid w:val="0062015A"/>
    <w:rsid w:val="00620F29"/>
    <w:rsid w:val="00621116"/>
    <w:rsid w:val="00621145"/>
    <w:rsid w:val="00622ADD"/>
    <w:rsid w:val="00623170"/>
    <w:rsid w:val="00623444"/>
    <w:rsid w:val="00623862"/>
    <w:rsid w:val="00623881"/>
    <w:rsid w:val="00625810"/>
    <w:rsid w:val="006270DC"/>
    <w:rsid w:val="00627FB4"/>
    <w:rsid w:val="00630226"/>
    <w:rsid w:val="00630516"/>
    <w:rsid w:val="00630D31"/>
    <w:rsid w:val="00631F6C"/>
    <w:rsid w:val="006320B0"/>
    <w:rsid w:val="00632584"/>
    <w:rsid w:val="00632D42"/>
    <w:rsid w:val="006331F2"/>
    <w:rsid w:val="00634435"/>
    <w:rsid w:val="00635266"/>
    <w:rsid w:val="006357E7"/>
    <w:rsid w:val="00635D4F"/>
    <w:rsid w:val="006361EB"/>
    <w:rsid w:val="006367AD"/>
    <w:rsid w:val="006372FB"/>
    <w:rsid w:val="0063752C"/>
    <w:rsid w:val="00637761"/>
    <w:rsid w:val="00637999"/>
    <w:rsid w:val="00637BE9"/>
    <w:rsid w:val="00640290"/>
    <w:rsid w:val="006411EA"/>
    <w:rsid w:val="006414AE"/>
    <w:rsid w:val="00642434"/>
    <w:rsid w:val="00642A43"/>
    <w:rsid w:val="00642B8D"/>
    <w:rsid w:val="00643F33"/>
    <w:rsid w:val="00644B18"/>
    <w:rsid w:val="00645032"/>
    <w:rsid w:val="00645A19"/>
    <w:rsid w:val="00645D42"/>
    <w:rsid w:val="00645FED"/>
    <w:rsid w:val="0064604E"/>
    <w:rsid w:val="006469E9"/>
    <w:rsid w:val="00647504"/>
    <w:rsid w:val="00650217"/>
    <w:rsid w:val="00650783"/>
    <w:rsid w:val="006510B2"/>
    <w:rsid w:val="00651E9B"/>
    <w:rsid w:val="00652822"/>
    <w:rsid w:val="00652FF0"/>
    <w:rsid w:val="0065329C"/>
    <w:rsid w:val="00653321"/>
    <w:rsid w:val="00654241"/>
    <w:rsid w:val="006546EE"/>
    <w:rsid w:val="00654A96"/>
    <w:rsid w:val="0065507A"/>
    <w:rsid w:val="006552FD"/>
    <w:rsid w:val="006556A7"/>
    <w:rsid w:val="00655AFF"/>
    <w:rsid w:val="00655F92"/>
    <w:rsid w:val="00656162"/>
    <w:rsid w:val="0065666D"/>
    <w:rsid w:val="00660972"/>
    <w:rsid w:val="00661FC8"/>
    <w:rsid w:val="00662C05"/>
    <w:rsid w:val="006636BE"/>
    <w:rsid w:val="00663ECD"/>
    <w:rsid w:val="00663FB3"/>
    <w:rsid w:val="006643A1"/>
    <w:rsid w:val="006643ED"/>
    <w:rsid w:val="006647EE"/>
    <w:rsid w:val="00665A28"/>
    <w:rsid w:val="00665FD1"/>
    <w:rsid w:val="0066649C"/>
    <w:rsid w:val="00666DF7"/>
    <w:rsid w:val="00666FA5"/>
    <w:rsid w:val="00667340"/>
    <w:rsid w:val="006677E9"/>
    <w:rsid w:val="00667F30"/>
    <w:rsid w:val="00670BBB"/>
    <w:rsid w:val="00671068"/>
    <w:rsid w:val="006710BE"/>
    <w:rsid w:val="00671AC9"/>
    <w:rsid w:val="0067200D"/>
    <w:rsid w:val="006730FC"/>
    <w:rsid w:val="00673142"/>
    <w:rsid w:val="006737B5"/>
    <w:rsid w:val="006745C8"/>
    <w:rsid w:val="00674CF6"/>
    <w:rsid w:val="0067504E"/>
    <w:rsid w:val="006759DF"/>
    <w:rsid w:val="00675F2B"/>
    <w:rsid w:val="00676736"/>
    <w:rsid w:val="00676BF4"/>
    <w:rsid w:val="00676FF0"/>
    <w:rsid w:val="00677DF8"/>
    <w:rsid w:val="0068057B"/>
    <w:rsid w:val="006818D9"/>
    <w:rsid w:val="00681E2F"/>
    <w:rsid w:val="006826F8"/>
    <w:rsid w:val="00682B9C"/>
    <w:rsid w:val="00682D7D"/>
    <w:rsid w:val="00683244"/>
    <w:rsid w:val="00683301"/>
    <w:rsid w:val="0068442B"/>
    <w:rsid w:val="00684483"/>
    <w:rsid w:val="00685394"/>
    <w:rsid w:val="00686155"/>
    <w:rsid w:val="00686328"/>
    <w:rsid w:val="006872F2"/>
    <w:rsid w:val="00687480"/>
    <w:rsid w:val="006905EB"/>
    <w:rsid w:val="0069070C"/>
    <w:rsid w:val="00690760"/>
    <w:rsid w:val="00690CD5"/>
    <w:rsid w:val="0069108A"/>
    <w:rsid w:val="00691122"/>
    <w:rsid w:val="0069137C"/>
    <w:rsid w:val="006916A7"/>
    <w:rsid w:val="006917BF"/>
    <w:rsid w:val="00691BFA"/>
    <w:rsid w:val="00691F80"/>
    <w:rsid w:val="00694F0B"/>
    <w:rsid w:val="00695A65"/>
    <w:rsid w:val="00697508"/>
    <w:rsid w:val="00697859"/>
    <w:rsid w:val="006979D6"/>
    <w:rsid w:val="006A0B00"/>
    <w:rsid w:val="006A1313"/>
    <w:rsid w:val="006A154E"/>
    <w:rsid w:val="006A17ED"/>
    <w:rsid w:val="006A1B2B"/>
    <w:rsid w:val="006A27BB"/>
    <w:rsid w:val="006A3960"/>
    <w:rsid w:val="006A3B67"/>
    <w:rsid w:val="006A4CCB"/>
    <w:rsid w:val="006A5B5E"/>
    <w:rsid w:val="006A5C0C"/>
    <w:rsid w:val="006A67A1"/>
    <w:rsid w:val="006A7C82"/>
    <w:rsid w:val="006A7E54"/>
    <w:rsid w:val="006B0012"/>
    <w:rsid w:val="006B09F1"/>
    <w:rsid w:val="006B0EBB"/>
    <w:rsid w:val="006B1628"/>
    <w:rsid w:val="006B16D2"/>
    <w:rsid w:val="006B18A1"/>
    <w:rsid w:val="006B1D0A"/>
    <w:rsid w:val="006B1D39"/>
    <w:rsid w:val="006B205F"/>
    <w:rsid w:val="006B23AB"/>
    <w:rsid w:val="006B260D"/>
    <w:rsid w:val="006B2C8F"/>
    <w:rsid w:val="006B35D6"/>
    <w:rsid w:val="006B37E6"/>
    <w:rsid w:val="006B39AD"/>
    <w:rsid w:val="006B4231"/>
    <w:rsid w:val="006B523B"/>
    <w:rsid w:val="006B5B68"/>
    <w:rsid w:val="006B5F99"/>
    <w:rsid w:val="006B6CB8"/>
    <w:rsid w:val="006B6F3F"/>
    <w:rsid w:val="006B7047"/>
    <w:rsid w:val="006B7A58"/>
    <w:rsid w:val="006C01E6"/>
    <w:rsid w:val="006C0802"/>
    <w:rsid w:val="006C0853"/>
    <w:rsid w:val="006C0BB4"/>
    <w:rsid w:val="006C1128"/>
    <w:rsid w:val="006C23AF"/>
    <w:rsid w:val="006C2A2A"/>
    <w:rsid w:val="006C2C04"/>
    <w:rsid w:val="006C30F2"/>
    <w:rsid w:val="006C3727"/>
    <w:rsid w:val="006C3804"/>
    <w:rsid w:val="006C4146"/>
    <w:rsid w:val="006C4AF0"/>
    <w:rsid w:val="006C4C95"/>
    <w:rsid w:val="006C6215"/>
    <w:rsid w:val="006C63D8"/>
    <w:rsid w:val="006C6463"/>
    <w:rsid w:val="006C6CEA"/>
    <w:rsid w:val="006C6F19"/>
    <w:rsid w:val="006C75A6"/>
    <w:rsid w:val="006C7709"/>
    <w:rsid w:val="006D0836"/>
    <w:rsid w:val="006D0FAD"/>
    <w:rsid w:val="006D1115"/>
    <w:rsid w:val="006D2731"/>
    <w:rsid w:val="006D2E34"/>
    <w:rsid w:val="006D2F40"/>
    <w:rsid w:val="006D3130"/>
    <w:rsid w:val="006D32C3"/>
    <w:rsid w:val="006D53F3"/>
    <w:rsid w:val="006D64FB"/>
    <w:rsid w:val="006D663F"/>
    <w:rsid w:val="006D6EBE"/>
    <w:rsid w:val="006D6ECB"/>
    <w:rsid w:val="006D72BC"/>
    <w:rsid w:val="006D75AE"/>
    <w:rsid w:val="006D7CA6"/>
    <w:rsid w:val="006D7FB8"/>
    <w:rsid w:val="006E0699"/>
    <w:rsid w:val="006E12E5"/>
    <w:rsid w:val="006E1641"/>
    <w:rsid w:val="006E2383"/>
    <w:rsid w:val="006E4057"/>
    <w:rsid w:val="006E477C"/>
    <w:rsid w:val="006E48DD"/>
    <w:rsid w:val="006E4E02"/>
    <w:rsid w:val="006E4F64"/>
    <w:rsid w:val="006E5CE0"/>
    <w:rsid w:val="006E5D34"/>
    <w:rsid w:val="006E6B6D"/>
    <w:rsid w:val="006E6FC3"/>
    <w:rsid w:val="006E7537"/>
    <w:rsid w:val="006F0964"/>
    <w:rsid w:val="006F0982"/>
    <w:rsid w:val="006F1039"/>
    <w:rsid w:val="006F229D"/>
    <w:rsid w:val="006F2F0C"/>
    <w:rsid w:val="006F303F"/>
    <w:rsid w:val="006F3E56"/>
    <w:rsid w:val="006F41C7"/>
    <w:rsid w:val="006F463E"/>
    <w:rsid w:val="006F651E"/>
    <w:rsid w:val="006F69C0"/>
    <w:rsid w:val="006F6F3F"/>
    <w:rsid w:val="006F742D"/>
    <w:rsid w:val="006F7F91"/>
    <w:rsid w:val="00700228"/>
    <w:rsid w:val="00700795"/>
    <w:rsid w:val="00700F44"/>
    <w:rsid w:val="00701038"/>
    <w:rsid w:val="0070121D"/>
    <w:rsid w:val="00701BA4"/>
    <w:rsid w:val="00701F3C"/>
    <w:rsid w:val="007025FE"/>
    <w:rsid w:val="00702608"/>
    <w:rsid w:val="007031CE"/>
    <w:rsid w:val="00703217"/>
    <w:rsid w:val="0070332D"/>
    <w:rsid w:val="00705BB4"/>
    <w:rsid w:val="00706F31"/>
    <w:rsid w:val="0070717F"/>
    <w:rsid w:val="0070729D"/>
    <w:rsid w:val="0071014B"/>
    <w:rsid w:val="0071071A"/>
    <w:rsid w:val="0071155A"/>
    <w:rsid w:val="00711FC9"/>
    <w:rsid w:val="007123E8"/>
    <w:rsid w:val="00712778"/>
    <w:rsid w:val="0071363C"/>
    <w:rsid w:val="00713E26"/>
    <w:rsid w:val="0071425B"/>
    <w:rsid w:val="007142F5"/>
    <w:rsid w:val="0071512F"/>
    <w:rsid w:val="00715D06"/>
    <w:rsid w:val="00716053"/>
    <w:rsid w:val="00716340"/>
    <w:rsid w:val="00716C7C"/>
    <w:rsid w:val="0071732F"/>
    <w:rsid w:val="00717468"/>
    <w:rsid w:val="00717F3C"/>
    <w:rsid w:val="00720A69"/>
    <w:rsid w:val="00720C1E"/>
    <w:rsid w:val="00721586"/>
    <w:rsid w:val="00722793"/>
    <w:rsid w:val="00723140"/>
    <w:rsid w:val="00723B34"/>
    <w:rsid w:val="00723B44"/>
    <w:rsid w:val="00725290"/>
    <w:rsid w:val="00725D02"/>
    <w:rsid w:val="00726B3D"/>
    <w:rsid w:val="00730484"/>
    <w:rsid w:val="00730F3F"/>
    <w:rsid w:val="007313D1"/>
    <w:rsid w:val="00731BD5"/>
    <w:rsid w:val="007320E6"/>
    <w:rsid w:val="00732F17"/>
    <w:rsid w:val="00732F9E"/>
    <w:rsid w:val="00733A79"/>
    <w:rsid w:val="00734033"/>
    <w:rsid w:val="007355C5"/>
    <w:rsid w:val="007357F2"/>
    <w:rsid w:val="007359A4"/>
    <w:rsid w:val="00735B08"/>
    <w:rsid w:val="00736210"/>
    <w:rsid w:val="00736292"/>
    <w:rsid w:val="00736A98"/>
    <w:rsid w:val="00736C0C"/>
    <w:rsid w:val="00737BE1"/>
    <w:rsid w:val="00737E73"/>
    <w:rsid w:val="00742C59"/>
    <w:rsid w:val="00743177"/>
    <w:rsid w:val="007433BD"/>
    <w:rsid w:val="00743807"/>
    <w:rsid w:val="00745216"/>
    <w:rsid w:val="00745443"/>
    <w:rsid w:val="00745B89"/>
    <w:rsid w:val="00745F71"/>
    <w:rsid w:val="0074622D"/>
    <w:rsid w:val="00746615"/>
    <w:rsid w:val="0074669F"/>
    <w:rsid w:val="007476B3"/>
    <w:rsid w:val="007479A6"/>
    <w:rsid w:val="00747C82"/>
    <w:rsid w:val="007500B5"/>
    <w:rsid w:val="00750239"/>
    <w:rsid w:val="007505C7"/>
    <w:rsid w:val="00750A05"/>
    <w:rsid w:val="00751E1E"/>
    <w:rsid w:val="007523E5"/>
    <w:rsid w:val="00752ACB"/>
    <w:rsid w:val="00752C7C"/>
    <w:rsid w:val="007534EC"/>
    <w:rsid w:val="00753876"/>
    <w:rsid w:val="00755028"/>
    <w:rsid w:val="00755083"/>
    <w:rsid w:val="00755D36"/>
    <w:rsid w:val="007566A0"/>
    <w:rsid w:val="007568C8"/>
    <w:rsid w:val="00756DB2"/>
    <w:rsid w:val="00757838"/>
    <w:rsid w:val="00760B74"/>
    <w:rsid w:val="00761881"/>
    <w:rsid w:val="00762660"/>
    <w:rsid w:val="00763087"/>
    <w:rsid w:val="007631DA"/>
    <w:rsid w:val="007634E9"/>
    <w:rsid w:val="00763555"/>
    <w:rsid w:val="00763BD2"/>
    <w:rsid w:val="0076439C"/>
    <w:rsid w:val="0076465D"/>
    <w:rsid w:val="00764E6A"/>
    <w:rsid w:val="00765357"/>
    <w:rsid w:val="007656D0"/>
    <w:rsid w:val="0076588A"/>
    <w:rsid w:val="00766787"/>
    <w:rsid w:val="00766D26"/>
    <w:rsid w:val="00767A4D"/>
    <w:rsid w:val="007704F1"/>
    <w:rsid w:val="00771253"/>
    <w:rsid w:val="00771695"/>
    <w:rsid w:val="00771A20"/>
    <w:rsid w:val="00771BCB"/>
    <w:rsid w:val="00771F13"/>
    <w:rsid w:val="00772C7D"/>
    <w:rsid w:val="00773781"/>
    <w:rsid w:val="007744F1"/>
    <w:rsid w:val="0077513A"/>
    <w:rsid w:val="007755F5"/>
    <w:rsid w:val="00776F7E"/>
    <w:rsid w:val="007774B2"/>
    <w:rsid w:val="0078026C"/>
    <w:rsid w:val="0078084C"/>
    <w:rsid w:val="007816D9"/>
    <w:rsid w:val="00782074"/>
    <w:rsid w:val="00783BDE"/>
    <w:rsid w:val="007842D5"/>
    <w:rsid w:val="007845C2"/>
    <w:rsid w:val="007847F6"/>
    <w:rsid w:val="00784A82"/>
    <w:rsid w:val="00784BA5"/>
    <w:rsid w:val="007851FC"/>
    <w:rsid w:val="00785286"/>
    <w:rsid w:val="007853B3"/>
    <w:rsid w:val="0078569D"/>
    <w:rsid w:val="00785738"/>
    <w:rsid w:val="00785820"/>
    <w:rsid w:val="007866B2"/>
    <w:rsid w:val="0078710E"/>
    <w:rsid w:val="0078774D"/>
    <w:rsid w:val="00787DF7"/>
    <w:rsid w:val="0079069D"/>
    <w:rsid w:val="00791064"/>
    <w:rsid w:val="0079169D"/>
    <w:rsid w:val="00791736"/>
    <w:rsid w:val="00792E53"/>
    <w:rsid w:val="00793635"/>
    <w:rsid w:val="00794FCA"/>
    <w:rsid w:val="00795757"/>
    <w:rsid w:val="00796108"/>
    <w:rsid w:val="0079663C"/>
    <w:rsid w:val="0079674D"/>
    <w:rsid w:val="00796ED1"/>
    <w:rsid w:val="00797558"/>
    <w:rsid w:val="00797B31"/>
    <w:rsid w:val="00797F45"/>
    <w:rsid w:val="007A06C7"/>
    <w:rsid w:val="007A0854"/>
    <w:rsid w:val="007A0C31"/>
    <w:rsid w:val="007A1A21"/>
    <w:rsid w:val="007A3670"/>
    <w:rsid w:val="007A3F86"/>
    <w:rsid w:val="007A4974"/>
    <w:rsid w:val="007A61E7"/>
    <w:rsid w:val="007A6E87"/>
    <w:rsid w:val="007A7309"/>
    <w:rsid w:val="007A74FE"/>
    <w:rsid w:val="007A799D"/>
    <w:rsid w:val="007B0CA5"/>
    <w:rsid w:val="007B0F4F"/>
    <w:rsid w:val="007B28BA"/>
    <w:rsid w:val="007B3400"/>
    <w:rsid w:val="007B3777"/>
    <w:rsid w:val="007B4899"/>
    <w:rsid w:val="007B4DC2"/>
    <w:rsid w:val="007B562F"/>
    <w:rsid w:val="007B5927"/>
    <w:rsid w:val="007B6294"/>
    <w:rsid w:val="007B69F0"/>
    <w:rsid w:val="007B6BC2"/>
    <w:rsid w:val="007B6EF7"/>
    <w:rsid w:val="007B764B"/>
    <w:rsid w:val="007C142C"/>
    <w:rsid w:val="007C183C"/>
    <w:rsid w:val="007C23CF"/>
    <w:rsid w:val="007C29EC"/>
    <w:rsid w:val="007C380F"/>
    <w:rsid w:val="007C3A1B"/>
    <w:rsid w:val="007C507C"/>
    <w:rsid w:val="007C5F01"/>
    <w:rsid w:val="007C73AA"/>
    <w:rsid w:val="007C7D64"/>
    <w:rsid w:val="007D04A6"/>
    <w:rsid w:val="007D1C3E"/>
    <w:rsid w:val="007D267F"/>
    <w:rsid w:val="007D327D"/>
    <w:rsid w:val="007D39DE"/>
    <w:rsid w:val="007D3E4A"/>
    <w:rsid w:val="007D42A2"/>
    <w:rsid w:val="007D4309"/>
    <w:rsid w:val="007D4B68"/>
    <w:rsid w:val="007D64F4"/>
    <w:rsid w:val="007D6ED8"/>
    <w:rsid w:val="007D7A4D"/>
    <w:rsid w:val="007E08CE"/>
    <w:rsid w:val="007E0CF4"/>
    <w:rsid w:val="007E16E9"/>
    <w:rsid w:val="007E1713"/>
    <w:rsid w:val="007E1853"/>
    <w:rsid w:val="007E1C50"/>
    <w:rsid w:val="007E20C3"/>
    <w:rsid w:val="007E25F3"/>
    <w:rsid w:val="007E29D1"/>
    <w:rsid w:val="007E2A2A"/>
    <w:rsid w:val="007E466E"/>
    <w:rsid w:val="007E4BCA"/>
    <w:rsid w:val="007E50C1"/>
    <w:rsid w:val="007E53AB"/>
    <w:rsid w:val="007E55CD"/>
    <w:rsid w:val="007E58E1"/>
    <w:rsid w:val="007E67C2"/>
    <w:rsid w:val="007E6F17"/>
    <w:rsid w:val="007E7D12"/>
    <w:rsid w:val="007F0229"/>
    <w:rsid w:val="007F1736"/>
    <w:rsid w:val="007F1824"/>
    <w:rsid w:val="007F1B44"/>
    <w:rsid w:val="007F1D10"/>
    <w:rsid w:val="007F20CF"/>
    <w:rsid w:val="007F24F0"/>
    <w:rsid w:val="007F33D9"/>
    <w:rsid w:val="007F36E3"/>
    <w:rsid w:val="007F3741"/>
    <w:rsid w:val="007F55E3"/>
    <w:rsid w:val="007F6571"/>
    <w:rsid w:val="007F6836"/>
    <w:rsid w:val="007F6A98"/>
    <w:rsid w:val="007F6EEA"/>
    <w:rsid w:val="007F729E"/>
    <w:rsid w:val="008009E7"/>
    <w:rsid w:val="00800DC0"/>
    <w:rsid w:val="00800F56"/>
    <w:rsid w:val="0080106F"/>
    <w:rsid w:val="008010CE"/>
    <w:rsid w:val="0080119A"/>
    <w:rsid w:val="0080197F"/>
    <w:rsid w:val="0080283E"/>
    <w:rsid w:val="00802AC1"/>
    <w:rsid w:val="00803382"/>
    <w:rsid w:val="00803B3C"/>
    <w:rsid w:val="00804082"/>
    <w:rsid w:val="008045A1"/>
    <w:rsid w:val="00804836"/>
    <w:rsid w:val="00805059"/>
    <w:rsid w:val="008052AA"/>
    <w:rsid w:val="008054E6"/>
    <w:rsid w:val="0080651D"/>
    <w:rsid w:val="00807E72"/>
    <w:rsid w:val="00807F6A"/>
    <w:rsid w:val="008103DD"/>
    <w:rsid w:val="008105D9"/>
    <w:rsid w:val="0081060E"/>
    <w:rsid w:val="00810843"/>
    <w:rsid w:val="00811981"/>
    <w:rsid w:val="0081256E"/>
    <w:rsid w:val="00812B3C"/>
    <w:rsid w:val="00813101"/>
    <w:rsid w:val="00813A92"/>
    <w:rsid w:val="00813CB5"/>
    <w:rsid w:val="00813FCC"/>
    <w:rsid w:val="008141E8"/>
    <w:rsid w:val="00814B39"/>
    <w:rsid w:val="00815637"/>
    <w:rsid w:val="00815822"/>
    <w:rsid w:val="00815A65"/>
    <w:rsid w:val="00815FFB"/>
    <w:rsid w:val="00816F4F"/>
    <w:rsid w:val="00817433"/>
    <w:rsid w:val="00817DEE"/>
    <w:rsid w:val="00820330"/>
    <w:rsid w:val="008207F2"/>
    <w:rsid w:val="00820D2E"/>
    <w:rsid w:val="00820E0D"/>
    <w:rsid w:val="008217E6"/>
    <w:rsid w:val="00821826"/>
    <w:rsid w:val="008224C3"/>
    <w:rsid w:val="008229FE"/>
    <w:rsid w:val="00822E2E"/>
    <w:rsid w:val="00823178"/>
    <w:rsid w:val="008234D5"/>
    <w:rsid w:val="00823519"/>
    <w:rsid w:val="008235EB"/>
    <w:rsid w:val="00823703"/>
    <w:rsid w:val="00824B7A"/>
    <w:rsid w:val="008255B1"/>
    <w:rsid w:val="00825978"/>
    <w:rsid w:val="00825A22"/>
    <w:rsid w:val="00825FB1"/>
    <w:rsid w:val="0082610F"/>
    <w:rsid w:val="0082638E"/>
    <w:rsid w:val="008263DA"/>
    <w:rsid w:val="00826503"/>
    <w:rsid w:val="0082695C"/>
    <w:rsid w:val="008273D8"/>
    <w:rsid w:val="00827EDF"/>
    <w:rsid w:val="00830287"/>
    <w:rsid w:val="00831FBA"/>
    <w:rsid w:val="00834242"/>
    <w:rsid w:val="00834771"/>
    <w:rsid w:val="00834EB6"/>
    <w:rsid w:val="00835B4C"/>
    <w:rsid w:val="00835E65"/>
    <w:rsid w:val="008363DF"/>
    <w:rsid w:val="00836D1A"/>
    <w:rsid w:val="00837B99"/>
    <w:rsid w:val="0084066C"/>
    <w:rsid w:val="00841165"/>
    <w:rsid w:val="0084155C"/>
    <w:rsid w:val="00843603"/>
    <w:rsid w:val="0084398F"/>
    <w:rsid w:val="00843F03"/>
    <w:rsid w:val="00844574"/>
    <w:rsid w:val="008445C8"/>
    <w:rsid w:val="00845175"/>
    <w:rsid w:val="00845768"/>
    <w:rsid w:val="00845771"/>
    <w:rsid w:val="00845AA0"/>
    <w:rsid w:val="008461C7"/>
    <w:rsid w:val="00846266"/>
    <w:rsid w:val="0084731D"/>
    <w:rsid w:val="00847539"/>
    <w:rsid w:val="0085077F"/>
    <w:rsid w:val="00851088"/>
    <w:rsid w:val="0085135D"/>
    <w:rsid w:val="008517C3"/>
    <w:rsid w:val="00851C18"/>
    <w:rsid w:val="008523F9"/>
    <w:rsid w:val="008542BE"/>
    <w:rsid w:val="008546D0"/>
    <w:rsid w:val="00854980"/>
    <w:rsid w:val="00854C74"/>
    <w:rsid w:val="00854D6D"/>
    <w:rsid w:val="00856C4C"/>
    <w:rsid w:val="00856E98"/>
    <w:rsid w:val="00857B26"/>
    <w:rsid w:val="00860F05"/>
    <w:rsid w:val="0086213D"/>
    <w:rsid w:val="00862C44"/>
    <w:rsid w:val="008638A6"/>
    <w:rsid w:val="00863BE2"/>
    <w:rsid w:val="00863C45"/>
    <w:rsid w:val="0086435E"/>
    <w:rsid w:val="00864FE7"/>
    <w:rsid w:val="008663DB"/>
    <w:rsid w:val="00866490"/>
    <w:rsid w:val="008665C3"/>
    <w:rsid w:val="00866756"/>
    <w:rsid w:val="00866D13"/>
    <w:rsid w:val="008701C3"/>
    <w:rsid w:val="00870CF7"/>
    <w:rsid w:val="00871CDE"/>
    <w:rsid w:val="0087202E"/>
    <w:rsid w:val="0087433D"/>
    <w:rsid w:val="008753ED"/>
    <w:rsid w:val="00875B40"/>
    <w:rsid w:val="008768F9"/>
    <w:rsid w:val="0087710B"/>
    <w:rsid w:val="0087723D"/>
    <w:rsid w:val="00877315"/>
    <w:rsid w:val="00880842"/>
    <w:rsid w:val="0088188C"/>
    <w:rsid w:val="00881C77"/>
    <w:rsid w:val="00881FBE"/>
    <w:rsid w:val="00881FD9"/>
    <w:rsid w:val="00882669"/>
    <w:rsid w:val="008827CD"/>
    <w:rsid w:val="00882AC1"/>
    <w:rsid w:val="00883042"/>
    <w:rsid w:val="00883273"/>
    <w:rsid w:val="00885413"/>
    <w:rsid w:val="008863E6"/>
    <w:rsid w:val="00886768"/>
    <w:rsid w:val="008901F3"/>
    <w:rsid w:val="008908A8"/>
    <w:rsid w:val="0089097E"/>
    <w:rsid w:val="00890BF4"/>
    <w:rsid w:val="00891310"/>
    <w:rsid w:val="00891C45"/>
    <w:rsid w:val="008920EE"/>
    <w:rsid w:val="008932B3"/>
    <w:rsid w:val="0089435D"/>
    <w:rsid w:val="0089523B"/>
    <w:rsid w:val="00896189"/>
    <w:rsid w:val="00897A9E"/>
    <w:rsid w:val="00897F83"/>
    <w:rsid w:val="008A003C"/>
    <w:rsid w:val="008A0A8D"/>
    <w:rsid w:val="008A0C21"/>
    <w:rsid w:val="008A0E06"/>
    <w:rsid w:val="008A20C7"/>
    <w:rsid w:val="008A29D8"/>
    <w:rsid w:val="008A2BAA"/>
    <w:rsid w:val="008A3210"/>
    <w:rsid w:val="008A3945"/>
    <w:rsid w:val="008A3CF0"/>
    <w:rsid w:val="008A4718"/>
    <w:rsid w:val="008A6012"/>
    <w:rsid w:val="008A6D2D"/>
    <w:rsid w:val="008A7919"/>
    <w:rsid w:val="008A7EA6"/>
    <w:rsid w:val="008B0B49"/>
    <w:rsid w:val="008B1152"/>
    <w:rsid w:val="008B1680"/>
    <w:rsid w:val="008B1774"/>
    <w:rsid w:val="008B1D35"/>
    <w:rsid w:val="008B31FD"/>
    <w:rsid w:val="008B362F"/>
    <w:rsid w:val="008B4331"/>
    <w:rsid w:val="008B471F"/>
    <w:rsid w:val="008B5322"/>
    <w:rsid w:val="008B5A24"/>
    <w:rsid w:val="008B6468"/>
    <w:rsid w:val="008B68D5"/>
    <w:rsid w:val="008C0578"/>
    <w:rsid w:val="008C089C"/>
    <w:rsid w:val="008C0CFA"/>
    <w:rsid w:val="008C1436"/>
    <w:rsid w:val="008C2CBD"/>
    <w:rsid w:val="008C2CF9"/>
    <w:rsid w:val="008C316E"/>
    <w:rsid w:val="008C4DF6"/>
    <w:rsid w:val="008C54BF"/>
    <w:rsid w:val="008C559D"/>
    <w:rsid w:val="008C55E8"/>
    <w:rsid w:val="008C572E"/>
    <w:rsid w:val="008C6074"/>
    <w:rsid w:val="008C6F72"/>
    <w:rsid w:val="008C720D"/>
    <w:rsid w:val="008D0226"/>
    <w:rsid w:val="008D0B02"/>
    <w:rsid w:val="008D0F64"/>
    <w:rsid w:val="008D14CA"/>
    <w:rsid w:val="008D2356"/>
    <w:rsid w:val="008D31E1"/>
    <w:rsid w:val="008D38B2"/>
    <w:rsid w:val="008D4D9E"/>
    <w:rsid w:val="008D515A"/>
    <w:rsid w:val="008D53D5"/>
    <w:rsid w:val="008D580A"/>
    <w:rsid w:val="008D587B"/>
    <w:rsid w:val="008D6D24"/>
    <w:rsid w:val="008D7388"/>
    <w:rsid w:val="008D73E2"/>
    <w:rsid w:val="008D7404"/>
    <w:rsid w:val="008E006E"/>
    <w:rsid w:val="008E1690"/>
    <w:rsid w:val="008E1C8C"/>
    <w:rsid w:val="008E1E7A"/>
    <w:rsid w:val="008E34D6"/>
    <w:rsid w:val="008E551D"/>
    <w:rsid w:val="008E5836"/>
    <w:rsid w:val="008E5CE8"/>
    <w:rsid w:val="008E5F6B"/>
    <w:rsid w:val="008E74DB"/>
    <w:rsid w:val="008F0F98"/>
    <w:rsid w:val="008F177D"/>
    <w:rsid w:val="008F27D2"/>
    <w:rsid w:val="008F2C9F"/>
    <w:rsid w:val="008F2D63"/>
    <w:rsid w:val="008F2DF0"/>
    <w:rsid w:val="008F3A03"/>
    <w:rsid w:val="008F4431"/>
    <w:rsid w:val="008F4B9E"/>
    <w:rsid w:val="008F54FE"/>
    <w:rsid w:val="008F5EC5"/>
    <w:rsid w:val="008F6176"/>
    <w:rsid w:val="008F675C"/>
    <w:rsid w:val="008F67F3"/>
    <w:rsid w:val="008F695C"/>
    <w:rsid w:val="008F79D8"/>
    <w:rsid w:val="00900547"/>
    <w:rsid w:val="0090097C"/>
    <w:rsid w:val="00900B88"/>
    <w:rsid w:val="00900DF0"/>
    <w:rsid w:val="00901B9A"/>
    <w:rsid w:val="00902CF0"/>
    <w:rsid w:val="009038DF"/>
    <w:rsid w:val="00904005"/>
    <w:rsid w:val="009049EF"/>
    <w:rsid w:val="00904E21"/>
    <w:rsid w:val="00904E8C"/>
    <w:rsid w:val="00904EE9"/>
    <w:rsid w:val="0090726F"/>
    <w:rsid w:val="00907603"/>
    <w:rsid w:val="00907B18"/>
    <w:rsid w:val="0091097E"/>
    <w:rsid w:val="0091242E"/>
    <w:rsid w:val="009131EE"/>
    <w:rsid w:val="009136F0"/>
    <w:rsid w:val="009138E0"/>
    <w:rsid w:val="00914198"/>
    <w:rsid w:val="009154A0"/>
    <w:rsid w:val="009167B7"/>
    <w:rsid w:val="00916A24"/>
    <w:rsid w:val="00917961"/>
    <w:rsid w:val="00917C64"/>
    <w:rsid w:val="00917E78"/>
    <w:rsid w:val="00917F3D"/>
    <w:rsid w:val="00920100"/>
    <w:rsid w:val="00920159"/>
    <w:rsid w:val="00920483"/>
    <w:rsid w:val="0092078E"/>
    <w:rsid w:val="009209C7"/>
    <w:rsid w:val="00920A44"/>
    <w:rsid w:val="00920E2B"/>
    <w:rsid w:val="00921184"/>
    <w:rsid w:val="009214DF"/>
    <w:rsid w:val="00921801"/>
    <w:rsid w:val="00921CE3"/>
    <w:rsid w:val="009225BA"/>
    <w:rsid w:val="00923970"/>
    <w:rsid w:val="00923C25"/>
    <w:rsid w:val="009240FB"/>
    <w:rsid w:val="00924F27"/>
    <w:rsid w:val="00924F84"/>
    <w:rsid w:val="009250CE"/>
    <w:rsid w:val="0092678A"/>
    <w:rsid w:val="0092707A"/>
    <w:rsid w:val="0092772F"/>
    <w:rsid w:val="00927C82"/>
    <w:rsid w:val="009302FB"/>
    <w:rsid w:val="009311DB"/>
    <w:rsid w:val="00931DC1"/>
    <w:rsid w:val="00932951"/>
    <w:rsid w:val="009329EE"/>
    <w:rsid w:val="009347D0"/>
    <w:rsid w:val="00935214"/>
    <w:rsid w:val="00935CFE"/>
    <w:rsid w:val="00936BCA"/>
    <w:rsid w:val="00937111"/>
    <w:rsid w:val="0093726F"/>
    <w:rsid w:val="00937B12"/>
    <w:rsid w:val="009411A6"/>
    <w:rsid w:val="009413C0"/>
    <w:rsid w:val="0094184A"/>
    <w:rsid w:val="009436F7"/>
    <w:rsid w:val="009438F4"/>
    <w:rsid w:val="00943AF7"/>
    <w:rsid w:val="009444A2"/>
    <w:rsid w:val="009444E8"/>
    <w:rsid w:val="00944965"/>
    <w:rsid w:val="009460B5"/>
    <w:rsid w:val="00946AFC"/>
    <w:rsid w:val="00947A6A"/>
    <w:rsid w:val="00947B45"/>
    <w:rsid w:val="00950A59"/>
    <w:rsid w:val="0095161B"/>
    <w:rsid w:val="009517E4"/>
    <w:rsid w:val="009517F3"/>
    <w:rsid w:val="00952148"/>
    <w:rsid w:val="00952571"/>
    <w:rsid w:val="00952610"/>
    <w:rsid w:val="00953093"/>
    <w:rsid w:val="00953D53"/>
    <w:rsid w:val="009544B0"/>
    <w:rsid w:val="00955A5F"/>
    <w:rsid w:val="00957C31"/>
    <w:rsid w:val="00957F3F"/>
    <w:rsid w:val="00960080"/>
    <w:rsid w:val="009602CE"/>
    <w:rsid w:val="009611E1"/>
    <w:rsid w:val="00961B52"/>
    <w:rsid w:val="00962088"/>
    <w:rsid w:val="00962203"/>
    <w:rsid w:val="009623FF"/>
    <w:rsid w:val="009624CD"/>
    <w:rsid w:val="0096274B"/>
    <w:rsid w:val="009629D0"/>
    <w:rsid w:val="00962B42"/>
    <w:rsid w:val="0096306A"/>
    <w:rsid w:val="00963825"/>
    <w:rsid w:val="00963997"/>
    <w:rsid w:val="00964407"/>
    <w:rsid w:val="00964958"/>
    <w:rsid w:val="00964DCA"/>
    <w:rsid w:val="009650CA"/>
    <w:rsid w:val="009651A0"/>
    <w:rsid w:val="009651A8"/>
    <w:rsid w:val="009651CF"/>
    <w:rsid w:val="00965510"/>
    <w:rsid w:val="009656B3"/>
    <w:rsid w:val="00965C65"/>
    <w:rsid w:val="00966533"/>
    <w:rsid w:val="00966755"/>
    <w:rsid w:val="00966C6A"/>
    <w:rsid w:val="00966FE7"/>
    <w:rsid w:val="00967547"/>
    <w:rsid w:val="009676FA"/>
    <w:rsid w:val="00967BBB"/>
    <w:rsid w:val="00970627"/>
    <w:rsid w:val="009707EA"/>
    <w:rsid w:val="0097129E"/>
    <w:rsid w:val="009713AC"/>
    <w:rsid w:val="00971A17"/>
    <w:rsid w:val="00971BF4"/>
    <w:rsid w:val="0097210D"/>
    <w:rsid w:val="0097212F"/>
    <w:rsid w:val="009725CE"/>
    <w:rsid w:val="00972618"/>
    <w:rsid w:val="00973054"/>
    <w:rsid w:val="009731A2"/>
    <w:rsid w:val="00973321"/>
    <w:rsid w:val="00973A94"/>
    <w:rsid w:val="00973B9A"/>
    <w:rsid w:val="009750EF"/>
    <w:rsid w:val="0097549C"/>
    <w:rsid w:val="009779BC"/>
    <w:rsid w:val="00977D13"/>
    <w:rsid w:val="00980DFB"/>
    <w:rsid w:val="0098116D"/>
    <w:rsid w:val="009824EA"/>
    <w:rsid w:val="0098256E"/>
    <w:rsid w:val="0098285A"/>
    <w:rsid w:val="00982930"/>
    <w:rsid w:val="009832C6"/>
    <w:rsid w:val="00983877"/>
    <w:rsid w:val="009852DC"/>
    <w:rsid w:val="009852DE"/>
    <w:rsid w:val="00986775"/>
    <w:rsid w:val="00987080"/>
    <w:rsid w:val="009874D5"/>
    <w:rsid w:val="00987C4D"/>
    <w:rsid w:val="0099026D"/>
    <w:rsid w:val="009904FA"/>
    <w:rsid w:val="00990524"/>
    <w:rsid w:val="00990B29"/>
    <w:rsid w:val="00991A73"/>
    <w:rsid w:val="00991D02"/>
    <w:rsid w:val="009923BA"/>
    <w:rsid w:val="00992C78"/>
    <w:rsid w:val="0099351D"/>
    <w:rsid w:val="00993EE1"/>
    <w:rsid w:val="00993F5D"/>
    <w:rsid w:val="009942B8"/>
    <w:rsid w:val="00994687"/>
    <w:rsid w:val="00994C18"/>
    <w:rsid w:val="00995011"/>
    <w:rsid w:val="009952DB"/>
    <w:rsid w:val="00996161"/>
    <w:rsid w:val="00996236"/>
    <w:rsid w:val="00996577"/>
    <w:rsid w:val="00996E0D"/>
    <w:rsid w:val="009978C8"/>
    <w:rsid w:val="009A0A2F"/>
    <w:rsid w:val="009A1CED"/>
    <w:rsid w:val="009A29FD"/>
    <w:rsid w:val="009A300A"/>
    <w:rsid w:val="009A4190"/>
    <w:rsid w:val="009A543E"/>
    <w:rsid w:val="009A5F37"/>
    <w:rsid w:val="009A6056"/>
    <w:rsid w:val="009B0268"/>
    <w:rsid w:val="009B05D2"/>
    <w:rsid w:val="009B1934"/>
    <w:rsid w:val="009B1D33"/>
    <w:rsid w:val="009B466A"/>
    <w:rsid w:val="009B4AB4"/>
    <w:rsid w:val="009B553E"/>
    <w:rsid w:val="009B5943"/>
    <w:rsid w:val="009B73E6"/>
    <w:rsid w:val="009B7FD3"/>
    <w:rsid w:val="009C0051"/>
    <w:rsid w:val="009C0146"/>
    <w:rsid w:val="009C0983"/>
    <w:rsid w:val="009C0F84"/>
    <w:rsid w:val="009C1789"/>
    <w:rsid w:val="009C18E8"/>
    <w:rsid w:val="009C2DB3"/>
    <w:rsid w:val="009C3425"/>
    <w:rsid w:val="009C3FED"/>
    <w:rsid w:val="009C4265"/>
    <w:rsid w:val="009C4652"/>
    <w:rsid w:val="009C5267"/>
    <w:rsid w:val="009C6152"/>
    <w:rsid w:val="009C652D"/>
    <w:rsid w:val="009C6FED"/>
    <w:rsid w:val="009C749E"/>
    <w:rsid w:val="009D0A14"/>
    <w:rsid w:val="009D1193"/>
    <w:rsid w:val="009D24FD"/>
    <w:rsid w:val="009D2B51"/>
    <w:rsid w:val="009D2B75"/>
    <w:rsid w:val="009D2FD4"/>
    <w:rsid w:val="009D3B55"/>
    <w:rsid w:val="009D4723"/>
    <w:rsid w:val="009D47DA"/>
    <w:rsid w:val="009D538F"/>
    <w:rsid w:val="009D59B3"/>
    <w:rsid w:val="009D5B4D"/>
    <w:rsid w:val="009D65B2"/>
    <w:rsid w:val="009D69C6"/>
    <w:rsid w:val="009D69F4"/>
    <w:rsid w:val="009D6F29"/>
    <w:rsid w:val="009D7877"/>
    <w:rsid w:val="009D7D07"/>
    <w:rsid w:val="009D7E3D"/>
    <w:rsid w:val="009E087B"/>
    <w:rsid w:val="009E11F7"/>
    <w:rsid w:val="009E1358"/>
    <w:rsid w:val="009E17E0"/>
    <w:rsid w:val="009E26D5"/>
    <w:rsid w:val="009E26FB"/>
    <w:rsid w:val="009E55C8"/>
    <w:rsid w:val="009E5ABF"/>
    <w:rsid w:val="009E6BED"/>
    <w:rsid w:val="009E7A1C"/>
    <w:rsid w:val="009F00AC"/>
    <w:rsid w:val="009F1004"/>
    <w:rsid w:val="009F14DA"/>
    <w:rsid w:val="009F16D7"/>
    <w:rsid w:val="009F216A"/>
    <w:rsid w:val="009F3656"/>
    <w:rsid w:val="009F3B6C"/>
    <w:rsid w:val="009F3EB5"/>
    <w:rsid w:val="009F3F6F"/>
    <w:rsid w:val="009F429A"/>
    <w:rsid w:val="009F460C"/>
    <w:rsid w:val="009F4B82"/>
    <w:rsid w:val="009F4EF5"/>
    <w:rsid w:val="009F5256"/>
    <w:rsid w:val="009F5773"/>
    <w:rsid w:val="009F5DFD"/>
    <w:rsid w:val="009F5FDA"/>
    <w:rsid w:val="009F6F87"/>
    <w:rsid w:val="009F794F"/>
    <w:rsid w:val="009F7AC9"/>
    <w:rsid w:val="00A006FC"/>
    <w:rsid w:val="00A00917"/>
    <w:rsid w:val="00A01F11"/>
    <w:rsid w:val="00A028E4"/>
    <w:rsid w:val="00A02FB5"/>
    <w:rsid w:val="00A0315E"/>
    <w:rsid w:val="00A031A4"/>
    <w:rsid w:val="00A035C8"/>
    <w:rsid w:val="00A037C2"/>
    <w:rsid w:val="00A05013"/>
    <w:rsid w:val="00A05066"/>
    <w:rsid w:val="00A05582"/>
    <w:rsid w:val="00A055C0"/>
    <w:rsid w:val="00A057E4"/>
    <w:rsid w:val="00A05AC8"/>
    <w:rsid w:val="00A06ED2"/>
    <w:rsid w:val="00A07FE7"/>
    <w:rsid w:val="00A10C5B"/>
    <w:rsid w:val="00A10E70"/>
    <w:rsid w:val="00A111DF"/>
    <w:rsid w:val="00A1139F"/>
    <w:rsid w:val="00A1227A"/>
    <w:rsid w:val="00A1286D"/>
    <w:rsid w:val="00A13157"/>
    <w:rsid w:val="00A13255"/>
    <w:rsid w:val="00A13698"/>
    <w:rsid w:val="00A1417D"/>
    <w:rsid w:val="00A15259"/>
    <w:rsid w:val="00A154DB"/>
    <w:rsid w:val="00A15AE0"/>
    <w:rsid w:val="00A161C9"/>
    <w:rsid w:val="00A166AA"/>
    <w:rsid w:val="00A17425"/>
    <w:rsid w:val="00A174D3"/>
    <w:rsid w:val="00A207E5"/>
    <w:rsid w:val="00A20DAB"/>
    <w:rsid w:val="00A21383"/>
    <w:rsid w:val="00A21CB8"/>
    <w:rsid w:val="00A22F4D"/>
    <w:rsid w:val="00A23DA7"/>
    <w:rsid w:val="00A2555B"/>
    <w:rsid w:val="00A2661B"/>
    <w:rsid w:val="00A27234"/>
    <w:rsid w:val="00A278BF"/>
    <w:rsid w:val="00A27AC3"/>
    <w:rsid w:val="00A27E0B"/>
    <w:rsid w:val="00A3050A"/>
    <w:rsid w:val="00A3050C"/>
    <w:rsid w:val="00A30B84"/>
    <w:rsid w:val="00A3119F"/>
    <w:rsid w:val="00A311EA"/>
    <w:rsid w:val="00A31596"/>
    <w:rsid w:val="00A3183F"/>
    <w:rsid w:val="00A31A71"/>
    <w:rsid w:val="00A31B13"/>
    <w:rsid w:val="00A31C90"/>
    <w:rsid w:val="00A31F7E"/>
    <w:rsid w:val="00A321F9"/>
    <w:rsid w:val="00A326A7"/>
    <w:rsid w:val="00A32B50"/>
    <w:rsid w:val="00A32FBB"/>
    <w:rsid w:val="00A346F0"/>
    <w:rsid w:val="00A35B00"/>
    <w:rsid w:val="00A35BAD"/>
    <w:rsid w:val="00A3635F"/>
    <w:rsid w:val="00A37413"/>
    <w:rsid w:val="00A3796C"/>
    <w:rsid w:val="00A403E5"/>
    <w:rsid w:val="00A40BEA"/>
    <w:rsid w:val="00A40DFE"/>
    <w:rsid w:val="00A40FA6"/>
    <w:rsid w:val="00A4104C"/>
    <w:rsid w:val="00A41059"/>
    <w:rsid w:val="00A41290"/>
    <w:rsid w:val="00A41C30"/>
    <w:rsid w:val="00A4210E"/>
    <w:rsid w:val="00A421E2"/>
    <w:rsid w:val="00A42A96"/>
    <w:rsid w:val="00A44ADC"/>
    <w:rsid w:val="00A44D7D"/>
    <w:rsid w:val="00A44DBD"/>
    <w:rsid w:val="00A45066"/>
    <w:rsid w:val="00A4703C"/>
    <w:rsid w:val="00A47FFE"/>
    <w:rsid w:val="00A50AFF"/>
    <w:rsid w:val="00A50FCD"/>
    <w:rsid w:val="00A510D1"/>
    <w:rsid w:val="00A51F2A"/>
    <w:rsid w:val="00A53730"/>
    <w:rsid w:val="00A54754"/>
    <w:rsid w:val="00A54898"/>
    <w:rsid w:val="00A54E4A"/>
    <w:rsid w:val="00A55795"/>
    <w:rsid w:val="00A55C5A"/>
    <w:rsid w:val="00A56CA0"/>
    <w:rsid w:val="00A57901"/>
    <w:rsid w:val="00A6010D"/>
    <w:rsid w:val="00A6064E"/>
    <w:rsid w:val="00A60679"/>
    <w:rsid w:val="00A611BD"/>
    <w:rsid w:val="00A61392"/>
    <w:rsid w:val="00A61A49"/>
    <w:rsid w:val="00A621EE"/>
    <w:rsid w:val="00A626CA"/>
    <w:rsid w:val="00A63759"/>
    <w:rsid w:val="00A64169"/>
    <w:rsid w:val="00A64635"/>
    <w:rsid w:val="00A649E4"/>
    <w:rsid w:val="00A65BA3"/>
    <w:rsid w:val="00A65CAB"/>
    <w:rsid w:val="00A65E9E"/>
    <w:rsid w:val="00A65F79"/>
    <w:rsid w:val="00A66028"/>
    <w:rsid w:val="00A67AF4"/>
    <w:rsid w:val="00A7032F"/>
    <w:rsid w:val="00A711CF"/>
    <w:rsid w:val="00A71A1E"/>
    <w:rsid w:val="00A724EB"/>
    <w:rsid w:val="00A72769"/>
    <w:rsid w:val="00A7298A"/>
    <w:rsid w:val="00A736F6"/>
    <w:rsid w:val="00A745AB"/>
    <w:rsid w:val="00A74659"/>
    <w:rsid w:val="00A757B0"/>
    <w:rsid w:val="00A75C86"/>
    <w:rsid w:val="00A76316"/>
    <w:rsid w:val="00A76520"/>
    <w:rsid w:val="00A77EA1"/>
    <w:rsid w:val="00A804D2"/>
    <w:rsid w:val="00A80A87"/>
    <w:rsid w:val="00A80B61"/>
    <w:rsid w:val="00A8155F"/>
    <w:rsid w:val="00A81FF6"/>
    <w:rsid w:val="00A82396"/>
    <w:rsid w:val="00A8244B"/>
    <w:rsid w:val="00A82538"/>
    <w:rsid w:val="00A83089"/>
    <w:rsid w:val="00A838B5"/>
    <w:rsid w:val="00A84226"/>
    <w:rsid w:val="00A8443D"/>
    <w:rsid w:val="00A854D5"/>
    <w:rsid w:val="00A856C7"/>
    <w:rsid w:val="00A857CF"/>
    <w:rsid w:val="00A86C00"/>
    <w:rsid w:val="00A86EFA"/>
    <w:rsid w:val="00A87697"/>
    <w:rsid w:val="00A87F36"/>
    <w:rsid w:val="00A90156"/>
    <w:rsid w:val="00A90729"/>
    <w:rsid w:val="00A910EE"/>
    <w:rsid w:val="00A9119B"/>
    <w:rsid w:val="00A922E2"/>
    <w:rsid w:val="00A9323A"/>
    <w:rsid w:val="00A94464"/>
    <w:rsid w:val="00A964B9"/>
    <w:rsid w:val="00A964CA"/>
    <w:rsid w:val="00A967B1"/>
    <w:rsid w:val="00A96F4A"/>
    <w:rsid w:val="00A97158"/>
    <w:rsid w:val="00A9783E"/>
    <w:rsid w:val="00A97E87"/>
    <w:rsid w:val="00AA00E5"/>
    <w:rsid w:val="00AA0271"/>
    <w:rsid w:val="00AA0D10"/>
    <w:rsid w:val="00AA239F"/>
    <w:rsid w:val="00AA28C5"/>
    <w:rsid w:val="00AA2C4E"/>
    <w:rsid w:val="00AA3B51"/>
    <w:rsid w:val="00AA3D94"/>
    <w:rsid w:val="00AA48A7"/>
    <w:rsid w:val="00AA4CDC"/>
    <w:rsid w:val="00AA4E4B"/>
    <w:rsid w:val="00AA52D0"/>
    <w:rsid w:val="00AA5CD5"/>
    <w:rsid w:val="00AA689C"/>
    <w:rsid w:val="00AA751D"/>
    <w:rsid w:val="00AA7D9B"/>
    <w:rsid w:val="00AB0D4E"/>
    <w:rsid w:val="00AB18F2"/>
    <w:rsid w:val="00AB1B0C"/>
    <w:rsid w:val="00AB218C"/>
    <w:rsid w:val="00AB256A"/>
    <w:rsid w:val="00AB29B4"/>
    <w:rsid w:val="00AB2B1B"/>
    <w:rsid w:val="00AB30FB"/>
    <w:rsid w:val="00AB3F50"/>
    <w:rsid w:val="00AB48D9"/>
    <w:rsid w:val="00AB59CC"/>
    <w:rsid w:val="00AB71DF"/>
    <w:rsid w:val="00AB7696"/>
    <w:rsid w:val="00AB7A2D"/>
    <w:rsid w:val="00AB7C5C"/>
    <w:rsid w:val="00AB7F68"/>
    <w:rsid w:val="00AC09E0"/>
    <w:rsid w:val="00AC1E11"/>
    <w:rsid w:val="00AC2A16"/>
    <w:rsid w:val="00AC2A47"/>
    <w:rsid w:val="00AC3E3E"/>
    <w:rsid w:val="00AC4284"/>
    <w:rsid w:val="00AC4AAE"/>
    <w:rsid w:val="00AC4B18"/>
    <w:rsid w:val="00AC51B1"/>
    <w:rsid w:val="00AC61C9"/>
    <w:rsid w:val="00AC64F7"/>
    <w:rsid w:val="00AC74B8"/>
    <w:rsid w:val="00AC74FF"/>
    <w:rsid w:val="00AC77F5"/>
    <w:rsid w:val="00AC7CE3"/>
    <w:rsid w:val="00AD1A73"/>
    <w:rsid w:val="00AD1B56"/>
    <w:rsid w:val="00AD1F65"/>
    <w:rsid w:val="00AD268D"/>
    <w:rsid w:val="00AD27CE"/>
    <w:rsid w:val="00AD2A99"/>
    <w:rsid w:val="00AD2D7A"/>
    <w:rsid w:val="00AD3498"/>
    <w:rsid w:val="00AD3E84"/>
    <w:rsid w:val="00AD4D78"/>
    <w:rsid w:val="00AD51DD"/>
    <w:rsid w:val="00AD532C"/>
    <w:rsid w:val="00AD5DE7"/>
    <w:rsid w:val="00AD62D9"/>
    <w:rsid w:val="00AD6AF3"/>
    <w:rsid w:val="00AD6B47"/>
    <w:rsid w:val="00AD6C7D"/>
    <w:rsid w:val="00AD6D39"/>
    <w:rsid w:val="00AE0494"/>
    <w:rsid w:val="00AE0F86"/>
    <w:rsid w:val="00AE1C74"/>
    <w:rsid w:val="00AE1DC6"/>
    <w:rsid w:val="00AE21B1"/>
    <w:rsid w:val="00AE2559"/>
    <w:rsid w:val="00AE2C7F"/>
    <w:rsid w:val="00AE3914"/>
    <w:rsid w:val="00AE41B6"/>
    <w:rsid w:val="00AE4554"/>
    <w:rsid w:val="00AE4CA3"/>
    <w:rsid w:val="00AE4E5B"/>
    <w:rsid w:val="00AE5416"/>
    <w:rsid w:val="00AE5F89"/>
    <w:rsid w:val="00AE647A"/>
    <w:rsid w:val="00AE69F2"/>
    <w:rsid w:val="00AE7C97"/>
    <w:rsid w:val="00AE7ED7"/>
    <w:rsid w:val="00AF219F"/>
    <w:rsid w:val="00AF3947"/>
    <w:rsid w:val="00AF418E"/>
    <w:rsid w:val="00AF5654"/>
    <w:rsid w:val="00AF5B3C"/>
    <w:rsid w:val="00AF6143"/>
    <w:rsid w:val="00AF68AD"/>
    <w:rsid w:val="00AF69F2"/>
    <w:rsid w:val="00AF7405"/>
    <w:rsid w:val="00AF785F"/>
    <w:rsid w:val="00B00215"/>
    <w:rsid w:val="00B00722"/>
    <w:rsid w:val="00B00B6C"/>
    <w:rsid w:val="00B011AE"/>
    <w:rsid w:val="00B01458"/>
    <w:rsid w:val="00B0196C"/>
    <w:rsid w:val="00B019CA"/>
    <w:rsid w:val="00B01B0D"/>
    <w:rsid w:val="00B01E27"/>
    <w:rsid w:val="00B02593"/>
    <w:rsid w:val="00B028BF"/>
    <w:rsid w:val="00B0322E"/>
    <w:rsid w:val="00B037A4"/>
    <w:rsid w:val="00B03B81"/>
    <w:rsid w:val="00B03F21"/>
    <w:rsid w:val="00B044F8"/>
    <w:rsid w:val="00B049A4"/>
    <w:rsid w:val="00B05D5C"/>
    <w:rsid w:val="00B06052"/>
    <w:rsid w:val="00B063F3"/>
    <w:rsid w:val="00B0645A"/>
    <w:rsid w:val="00B06465"/>
    <w:rsid w:val="00B06922"/>
    <w:rsid w:val="00B06A53"/>
    <w:rsid w:val="00B07443"/>
    <w:rsid w:val="00B07F18"/>
    <w:rsid w:val="00B104AD"/>
    <w:rsid w:val="00B108E8"/>
    <w:rsid w:val="00B108E9"/>
    <w:rsid w:val="00B10C10"/>
    <w:rsid w:val="00B12B3B"/>
    <w:rsid w:val="00B13438"/>
    <w:rsid w:val="00B13FBF"/>
    <w:rsid w:val="00B148D2"/>
    <w:rsid w:val="00B14C03"/>
    <w:rsid w:val="00B15791"/>
    <w:rsid w:val="00B16F28"/>
    <w:rsid w:val="00B201EB"/>
    <w:rsid w:val="00B2083F"/>
    <w:rsid w:val="00B21BF0"/>
    <w:rsid w:val="00B22C35"/>
    <w:rsid w:val="00B22D51"/>
    <w:rsid w:val="00B23718"/>
    <w:rsid w:val="00B23FFE"/>
    <w:rsid w:val="00B2402E"/>
    <w:rsid w:val="00B25477"/>
    <w:rsid w:val="00B262EC"/>
    <w:rsid w:val="00B26447"/>
    <w:rsid w:val="00B26BFD"/>
    <w:rsid w:val="00B27BD3"/>
    <w:rsid w:val="00B3134C"/>
    <w:rsid w:val="00B317E0"/>
    <w:rsid w:val="00B3193D"/>
    <w:rsid w:val="00B3203C"/>
    <w:rsid w:val="00B3211A"/>
    <w:rsid w:val="00B32A8E"/>
    <w:rsid w:val="00B339E1"/>
    <w:rsid w:val="00B36805"/>
    <w:rsid w:val="00B36D73"/>
    <w:rsid w:val="00B3729B"/>
    <w:rsid w:val="00B378DC"/>
    <w:rsid w:val="00B40882"/>
    <w:rsid w:val="00B40B44"/>
    <w:rsid w:val="00B40C32"/>
    <w:rsid w:val="00B40DE9"/>
    <w:rsid w:val="00B41E60"/>
    <w:rsid w:val="00B42556"/>
    <w:rsid w:val="00B436EA"/>
    <w:rsid w:val="00B44D3C"/>
    <w:rsid w:val="00B45134"/>
    <w:rsid w:val="00B461D8"/>
    <w:rsid w:val="00B46704"/>
    <w:rsid w:val="00B46C0A"/>
    <w:rsid w:val="00B47088"/>
    <w:rsid w:val="00B474AD"/>
    <w:rsid w:val="00B476BA"/>
    <w:rsid w:val="00B50199"/>
    <w:rsid w:val="00B50E7D"/>
    <w:rsid w:val="00B50FAF"/>
    <w:rsid w:val="00B514A9"/>
    <w:rsid w:val="00B51B0A"/>
    <w:rsid w:val="00B51E36"/>
    <w:rsid w:val="00B52879"/>
    <w:rsid w:val="00B553FD"/>
    <w:rsid w:val="00B55A95"/>
    <w:rsid w:val="00B56425"/>
    <w:rsid w:val="00B57077"/>
    <w:rsid w:val="00B5716D"/>
    <w:rsid w:val="00B572F2"/>
    <w:rsid w:val="00B57A84"/>
    <w:rsid w:val="00B602CA"/>
    <w:rsid w:val="00B602EF"/>
    <w:rsid w:val="00B609EB"/>
    <w:rsid w:val="00B610F3"/>
    <w:rsid w:val="00B61745"/>
    <w:rsid w:val="00B621C6"/>
    <w:rsid w:val="00B629AD"/>
    <w:rsid w:val="00B62DC2"/>
    <w:rsid w:val="00B62DE0"/>
    <w:rsid w:val="00B62E4A"/>
    <w:rsid w:val="00B63A26"/>
    <w:rsid w:val="00B63DC0"/>
    <w:rsid w:val="00B6597C"/>
    <w:rsid w:val="00B65E55"/>
    <w:rsid w:val="00B660C3"/>
    <w:rsid w:val="00B66312"/>
    <w:rsid w:val="00B66F25"/>
    <w:rsid w:val="00B67B94"/>
    <w:rsid w:val="00B67E0C"/>
    <w:rsid w:val="00B7119D"/>
    <w:rsid w:val="00B7127C"/>
    <w:rsid w:val="00B71FAA"/>
    <w:rsid w:val="00B72113"/>
    <w:rsid w:val="00B72316"/>
    <w:rsid w:val="00B7283E"/>
    <w:rsid w:val="00B74FC3"/>
    <w:rsid w:val="00B753D3"/>
    <w:rsid w:val="00B75E37"/>
    <w:rsid w:val="00B77055"/>
    <w:rsid w:val="00B7740B"/>
    <w:rsid w:val="00B776FF"/>
    <w:rsid w:val="00B77D9F"/>
    <w:rsid w:val="00B80DF2"/>
    <w:rsid w:val="00B8114D"/>
    <w:rsid w:val="00B811F2"/>
    <w:rsid w:val="00B815A0"/>
    <w:rsid w:val="00B826C7"/>
    <w:rsid w:val="00B82F40"/>
    <w:rsid w:val="00B8310B"/>
    <w:rsid w:val="00B83725"/>
    <w:rsid w:val="00B83FC5"/>
    <w:rsid w:val="00B842A0"/>
    <w:rsid w:val="00B85164"/>
    <w:rsid w:val="00B85DCB"/>
    <w:rsid w:val="00B864D1"/>
    <w:rsid w:val="00B872C8"/>
    <w:rsid w:val="00B902EB"/>
    <w:rsid w:val="00B90345"/>
    <w:rsid w:val="00B90DC9"/>
    <w:rsid w:val="00B90EC9"/>
    <w:rsid w:val="00B91C60"/>
    <w:rsid w:val="00B92051"/>
    <w:rsid w:val="00B921ED"/>
    <w:rsid w:val="00B92EC2"/>
    <w:rsid w:val="00B93475"/>
    <w:rsid w:val="00B93777"/>
    <w:rsid w:val="00B93A07"/>
    <w:rsid w:val="00B93A3F"/>
    <w:rsid w:val="00B93FA5"/>
    <w:rsid w:val="00B94BC2"/>
    <w:rsid w:val="00B9537C"/>
    <w:rsid w:val="00B956B8"/>
    <w:rsid w:val="00B963C9"/>
    <w:rsid w:val="00B968F7"/>
    <w:rsid w:val="00B96F83"/>
    <w:rsid w:val="00B979D4"/>
    <w:rsid w:val="00B97EA9"/>
    <w:rsid w:val="00BA030D"/>
    <w:rsid w:val="00BA07DF"/>
    <w:rsid w:val="00BA0938"/>
    <w:rsid w:val="00BA1252"/>
    <w:rsid w:val="00BA1FDB"/>
    <w:rsid w:val="00BA235B"/>
    <w:rsid w:val="00BA289A"/>
    <w:rsid w:val="00BA3754"/>
    <w:rsid w:val="00BA4296"/>
    <w:rsid w:val="00BA4F1C"/>
    <w:rsid w:val="00BA51D4"/>
    <w:rsid w:val="00BA5A89"/>
    <w:rsid w:val="00BA5B98"/>
    <w:rsid w:val="00BA6817"/>
    <w:rsid w:val="00BA6BED"/>
    <w:rsid w:val="00BA7BEB"/>
    <w:rsid w:val="00BB0518"/>
    <w:rsid w:val="00BB0B77"/>
    <w:rsid w:val="00BB1833"/>
    <w:rsid w:val="00BB3CD9"/>
    <w:rsid w:val="00BB47B5"/>
    <w:rsid w:val="00BB47D3"/>
    <w:rsid w:val="00BB48B9"/>
    <w:rsid w:val="00BB54EE"/>
    <w:rsid w:val="00BB5A44"/>
    <w:rsid w:val="00BB5B21"/>
    <w:rsid w:val="00BB6267"/>
    <w:rsid w:val="00BB6BF3"/>
    <w:rsid w:val="00BB7E8C"/>
    <w:rsid w:val="00BB7EAA"/>
    <w:rsid w:val="00BC0422"/>
    <w:rsid w:val="00BC04FA"/>
    <w:rsid w:val="00BC0CC4"/>
    <w:rsid w:val="00BC0E31"/>
    <w:rsid w:val="00BC102C"/>
    <w:rsid w:val="00BC1173"/>
    <w:rsid w:val="00BC1C94"/>
    <w:rsid w:val="00BC26BE"/>
    <w:rsid w:val="00BC2D85"/>
    <w:rsid w:val="00BC2F95"/>
    <w:rsid w:val="00BC46F8"/>
    <w:rsid w:val="00BC5FF1"/>
    <w:rsid w:val="00BC6162"/>
    <w:rsid w:val="00BC6A84"/>
    <w:rsid w:val="00BC6D82"/>
    <w:rsid w:val="00BC79AF"/>
    <w:rsid w:val="00BC7F60"/>
    <w:rsid w:val="00BD0047"/>
    <w:rsid w:val="00BD0104"/>
    <w:rsid w:val="00BD0851"/>
    <w:rsid w:val="00BD1E18"/>
    <w:rsid w:val="00BD22DC"/>
    <w:rsid w:val="00BD3804"/>
    <w:rsid w:val="00BD5049"/>
    <w:rsid w:val="00BD6324"/>
    <w:rsid w:val="00BD70BF"/>
    <w:rsid w:val="00BD72D2"/>
    <w:rsid w:val="00BD78A6"/>
    <w:rsid w:val="00BE06E4"/>
    <w:rsid w:val="00BE07D5"/>
    <w:rsid w:val="00BE0E35"/>
    <w:rsid w:val="00BE1493"/>
    <w:rsid w:val="00BE2BF5"/>
    <w:rsid w:val="00BE51E9"/>
    <w:rsid w:val="00BE52AC"/>
    <w:rsid w:val="00BE5305"/>
    <w:rsid w:val="00BE5C2D"/>
    <w:rsid w:val="00BE5C5C"/>
    <w:rsid w:val="00BE62B7"/>
    <w:rsid w:val="00BE7659"/>
    <w:rsid w:val="00BE79E5"/>
    <w:rsid w:val="00BF028D"/>
    <w:rsid w:val="00BF056E"/>
    <w:rsid w:val="00BF06E7"/>
    <w:rsid w:val="00BF0B52"/>
    <w:rsid w:val="00BF0B80"/>
    <w:rsid w:val="00BF0F4B"/>
    <w:rsid w:val="00BF18C3"/>
    <w:rsid w:val="00BF1D85"/>
    <w:rsid w:val="00BF1E4C"/>
    <w:rsid w:val="00BF23FB"/>
    <w:rsid w:val="00BF2900"/>
    <w:rsid w:val="00BF2C52"/>
    <w:rsid w:val="00BF2EC6"/>
    <w:rsid w:val="00BF2F3D"/>
    <w:rsid w:val="00BF2FD2"/>
    <w:rsid w:val="00BF35AA"/>
    <w:rsid w:val="00BF381C"/>
    <w:rsid w:val="00BF3A75"/>
    <w:rsid w:val="00BF3BD2"/>
    <w:rsid w:val="00BF4AFF"/>
    <w:rsid w:val="00BF4C15"/>
    <w:rsid w:val="00BF4F0D"/>
    <w:rsid w:val="00BF5177"/>
    <w:rsid w:val="00BF51CA"/>
    <w:rsid w:val="00BF570A"/>
    <w:rsid w:val="00BF61FB"/>
    <w:rsid w:val="00BF6441"/>
    <w:rsid w:val="00BF69A9"/>
    <w:rsid w:val="00BF79ED"/>
    <w:rsid w:val="00BF7C7C"/>
    <w:rsid w:val="00BF7CC1"/>
    <w:rsid w:val="00C021A2"/>
    <w:rsid w:val="00C0258D"/>
    <w:rsid w:val="00C03313"/>
    <w:rsid w:val="00C058E9"/>
    <w:rsid w:val="00C05CF8"/>
    <w:rsid w:val="00C05D82"/>
    <w:rsid w:val="00C061FE"/>
    <w:rsid w:val="00C067A4"/>
    <w:rsid w:val="00C0719A"/>
    <w:rsid w:val="00C07644"/>
    <w:rsid w:val="00C07D2C"/>
    <w:rsid w:val="00C12685"/>
    <w:rsid w:val="00C127E2"/>
    <w:rsid w:val="00C15016"/>
    <w:rsid w:val="00C15BA4"/>
    <w:rsid w:val="00C15ECC"/>
    <w:rsid w:val="00C16265"/>
    <w:rsid w:val="00C16BBA"/>
    <w:rsid w:val="00C17070"/>
    <w:rsid w:val="00C20401"/>
    <w:rsid w:val="00C207A5"/>
    <w:rsid w:val="00C207AF"/>
    <w:rsid w:val="00C21E6F"/>
    <w:rsid w:val="00C21FD6"/>
    <w:rsid w:val="00C232F9"/>
    <w:rsid w:val="00C23978"/>
    <w:rsid w:val="00C23BCC"/>
    <w:rsid w:val="00C25070"/>
    <w:rsid w:val="00C26011"/>
    <w:rsid w:val="00C271DD"/>
    <w:rsid w:val="00C27857"/>
    <w:rsid w:val="00C27DBE"/>
    <w:rsid w:val="00C301C3"/>
    <w:rsid w:val="00C305E2"/>
    <w:rsid w:val="00C30844"/>
    <w:rsid w:val="00C30900"/>
    <w:rsid w:val="00C310DC"/>
    <w:rsid w:val="00C3148C"/>
    <w:rsid w:val="00C31A38"/>
    <w:rsid w:val="00C3244F"/>
    <w:rsid w:val="00C329E1"/>
    <w:rsid w:val="00C332D1"/>
    <w:rsid w:val="00C33AE6"/>
    <w:rsid w:val="00C35E5A"/>
    <w:rsid w:val="00C35E72"/>
    <w:rsid w:val="00C36C77"/>
    <w:rsid w:val="00C37C76"/>
    <w:rsid w:val="00C40289"/>
    <w:rsid w:val="00C40309"/>
    <w:rsid w:val="00C403C2"/>
    <w:rsid w:val="00C40C1A"/>
    <w:rsid w:val="00C40E3E"/>
    <w:rsid w:val="00C417CA"/>
    <w:rsid w:val="00C41E23"/>
    <w:rsid w:val="00C432D5"/>
    <w:rsid w:val="00C43551"/>
    <w:rsid w:val="00C4463E"/>
    <w:rsid w:val="00C46748"/>
    <w:rsid w:val="00C47241"/>
    <w:rsid w:val="00C478ED"/>
    <w:rsid w:val="00C47A6D"/>
    <w:rsid w:val="00C5011A"/>
    <w:rsid w:val="00C5079B"/>
    <w:rsid w:val="00C51A27"/>
    <w:rsid w:val="00C51CC6"/>
    <w:rsid w:val="00C53344"/>
    <w:rsid w:val="00C5346E"/>
    <w:rsid w:val="00C53752"/>
    <w:rsid w:val="00C541B6"/>
    <w:rsid w:val="00C54BEC"/>
    <w:rsid w:val="00C552AC"/>
    <w:rsid w:val="00C5616F"/>
    <w:rsid w:val="00C56A6A"/>
    <w:rsid w:val="00C578D7"/>
    <w:rsid w:val="00C607A9"/>
    <w:rsid w:val="00C60901"/>
    <w:rsid w:val="00C6180A"/>
    <w:rsid w:val="00C61889"/>
    <w:rsid w:val="00C61907"/>
    <w:rsid w:val="00C61FAA"/>
    <w:rsid w:val="00C61FC6"/>
    <w:rsid w:val="00C62949"/>
    <w:rsid w:val="00C63BB3"/>
    <w:rsid w:val="00C64C96"/>
    <w:rsid w:val="00C65775"/>
    <w:rsid w:val="00C657C7"/>
    <w:rsid w:val="00C65939"/>
    <w:rsid w:val="00C66DA7"/>
    <w:rsid w:val="00C6736E"/>
    <w:rsid w:val="00C70178"/>
    <w:rsid w:val="00C701D1"/>
    <w:rsid w:val="00C70CFF"/>
    <w:rsid w:val="00C70D46"/>
    <w:rsid w:val="00C723E5"/>
    <w:rsid w:val="00C72B8D"/>
    <w:rsid w:val="00C72EBC"/>
    <w:rsid w:val="00C72F2C"/>
    <w:rsid w:val="00C73386"/>
    <w:rsid w:val="00C7357E"/>
    <w:rsid w:val="00C7394F"/>
    <w:rsid w:val="00C749A9"/>
    <w:rsid w:val="00C74DC8"/>
    <w:rsid w:val="00C7521A"/>
    <w:rsid w:val="00C754E2"/>
    <w:rsid w:val="00C75EAF"/>
    <w:rsid w:val="00C7760C"/>
    <w:rsid w:val="00C776E9"/>
    <w:rsid w:val="00C77A69"/>
    <w:rsid w:val="00C80C68"/>
    <w:rsid w:val="00C80E64"/>
    <w:rsid w:val="00C80F07"/>
    <w:rsid w:val="00C818D1"/>
    <w:rsid w:val="00C81941"/>
    <w:rsid w:val="00C819FB"/>
    <w:rsid w:val="00C81ACA"/>
    <w:rsid w:val="00C8309F"/>
    <w:rsid w:val="00C835B9"/>
    <w:rsid w:val="00C8395A"/>
    <w:rsid w:val="00C83BBC"/>
    <w:rsid w:val="00C83E95"/>
    <w:rsid w:val="00C84A2C"/>
    <w:rsid w:val="00C84B68"/>
    <w:rsid w:val="00C8500B"/>
    <w:rsid w:val="00C85506"/>
    <w:rsid w:val="00C858A3"/>
    <w:rsid w:val="00C866F9"/>
    <w:rsid w:val="00C86A8F"/>
    <w:rsid w:val="00C86BE9"/>
    <w:rsid w:val="00C878EB"/>
    <w:rsid w:val="00C87D75"/>
    <w:rsid w:val="00C90EA4"/>
    <w:rsid w:val="00C92AA8"/>
    <w:rsid w:val="00C92CB1"/>
    <w:rsid w:val="00C943B8"/>
    <w:rsid w:val="00C94919"/>
    <w:rsid w:val="00C95B11"/>
    <w:rsid w:val="00C95FBE"/>
    <w:rsid w:val="00C962D6"/>
    <w:rsid w:val="00C96582"/>
    <w:rsid w:val="00CA0357"/>
    <w:rsid w:val="00CA04A5"/>
    <w:rsid w:val="00CA1D03"/>
    <w:rsid w:val="00CA1E69"/>
    <w:rsid w:val="00CA1FED"/>
    <w:rsid w:val="00CA3755"/>
    <w:rsid w:val="00CA4BDD"/>
    <w:rsid w:val="00CA5DA5"/>
    <w:rsid w:val="00CA642F"/>
    <w:rsid w:val="00CA7F9A"/>
    <w:rsid w:val="00CB0AC9"/>
    <w:rsid w:val="00CB0EE3"/>
    <w:rsid w:val="00CB13F9"/>
    <w:rsid w:val="00CB16AA"/>
    <w:rsid w:val="00CB1ABD"/>
    <w:rsid w:val="00CB2123"/>
    <w:rsid w:val="00CB2880"/>
    <w:rsid w:val="00CB39E4"/>
    <w:rsid w:val="00CB3DD0"/>
    <w:rsid w:val="00CB4E46"/>
    <w:rsid w:val="00CB510E"/>
    <w:rsid w:val="00CB58CC"/>
    <w:rsid w:val="00CB6706"/>
    <w:rsid w:val="00CB6DCD"/>
    <w:rsid w:val="00CB75BB"/>
    <w:rsid w:val="00CC00A7"/>
    <w:rsid w:val="00CC0195"/>
    <w:rsid w:val="00CC0B9A"/>
    <w:rsid w:val="00CC1B2B"/>
    <w:rsid w:val="00CC203D"/>
    <w:rsid w:val="00CC2681"/>
    <w:rsid w:val="00CC325C"/>
    <w:rsid w:val="00CC3C74"/>
    <w:rsid w:val="00CC428F"/>
    <w:rsid w:val="00CC44DD"/>
    <w:rsid w:val="00CC453F"/>
    <w:rsid w:val="00CC4633"/>
    <w:rsid w:val="00CC530F"/>
    <w:rsid w:val="00CC61B6"/>
    <w:rsid w:val="00CC64FF"/>
    <w:rsid w:val="00CC6CF5"/>
    <w:rsid w:val="00CC7B52"/>
    <w:rsid w:val="00CC7F03"/>
    <w:rsid w:val="00CD1651"/>
    <w:rsid w:val="00CD1655"/>
    <w:rsid w:val="00CD1DBD"/>
    <w:rsid w:val="00CD23E2"/>
    <w:rsid w:val="00CD3242"/>
    <w:rsid w:val="00CD3EC5"/>
    <w:rsid w:val="00CD4987"/>
    <w:rsid w:val="00CD4B14"/>
    <w:rsid w:val="00CD4DE1"/>
    <w:rsid w:val="00CD5748"/>
    <w:rsid w:val="00CD57F5"/>
    <w:rsid w:val="00CD7180"/>
    <w:rsid w:val="00CD7197"/>
    <w:rsid w:val="00CD749D"/>
    <w:rsid w:val="00CD7AF0"/>
    <w:rsid w:val="00CE0CB2"/>
    <w:rsid w:val="00CE1DC6"/>
    <w:rsid w:val="00CE1F55"/>
    <w:rsid w:val="00CE2909"/>
    <w:rsid w:val="00CE3277"/>
    <w:rsid w:val="00CE36D6"/>
    <w:rsid w:val="00CE3A80"/>
    <w:rsid w:val="00CE3F99"/>
    <w:rsid w:val="00CE411F"/>
    <w:rsid w:val="00CE47BB"/>
    <w:rsid w:val="00CE4ACE"/>
    <w:rsid w:val="00CE4C09"/>
    <w:rsid w:val="00CE5D71"/>
    <w:rsid w:val="00CE72C1"/>
    <w:rsid w:val="00CE7E20"/>
    <w:rsid w:val="00CF06AB"/>
    <w:rsid w:val="00CF0758"/>
    <w:rsid w:val="00CF0DFB"/>
    <w:rsid w:val="00CF1BC5"/>
    <w:rsid w:val="00CF4EA2"/>
    <w:rsid w:val="00CF53B5"/>
    <w:rsid w:val="00CF70A3"/>
    <w:rsid w:val="00CF7451"/>
    <w:rsid w:val="00CF74AC"/>
    <w:rsid w:val="00D008FF"/>
    <w:rsid w:val="00D00FE9"/>
    <w:rsid w:val="00D014EA"/>
    <w:rsid w:val="00D01D4D"/>
    <w:rsid w:val="00D02193"/>
    <w:rsid w:val="00D0338A"/>
    <w:rsid w:val="00D03D2F"/>
    <w:rsid w:val="00D03DF4"/>
    <w:rsid w:val="00D044D3"/>
    <w:rsid w:val="00D0498C"/>
    <w:rsid w:val="00D050D9"/>
    <w:rsid w:val="00D05D08"/>
    <w:rsid w:val="00D06671"/>
    <w:rsid w:val="00D073EB"/>
    <w:rsid w:val="00D0743F"/>
    <w:rsid w:val="00D07590"/>
    <w:rsid w:val="00D075BE"/>
    <w:rsid w:val="00D1061D"/>
    <w:rsid w:val="00D10B96"/>
    <w:rsid w:val="00D11D09"/>
    <w:rsid w:val="00D12C3F"/>
    <w:rsid w:val="00D13581"/>
    <w:rsid w:val="00D13DDB"/>
    <w:rsid w:val="00D144DB"/>
    <w:rsid w:val="00D147AD"/>
    <w:rsid w:val="00D14AB2"/>
    <w:rsid w:val="00D14F6C"/>
    <w:rsid w:val="00D1772D"/>
    <w:rsid w:val="00D20432"/>
    <w:rsid w:val="00D20761"/>
    <w:rsid w:val="00D2115E"/>
    <w:rsid w:val="00D21511"/>
    <w:rsid w:val="00D21821"/>
    <w:rsid w:val="00D22610"/>
    <w:rsid w:val="00D23C61"/>
    <w:rsid w:val="00D2443F"/>
    <w:rsid w:val="00D24632"/>
    <w:rsid w:val="00D2471B"/>
    <w:rsid w:val="00D2564A"/>
    <w:rsid w:val="00D25A40"/>
    <w:rsid w:val="00D25B99"/>
    <w:rsid w:val="00D26613"/>
    <w:rsid w:val="00D27A33"/>
    <w:rsid w:val="00D27F05"/>
    <w:rsid w:val="00D30A6D"/>
    <w:rsid w:val="00D3113C"/>
    <w:rsid w:val="00D32051"/>
    <w:rsid w:val="00D3217D"/>
    <w:rsid w:val="00D33187"/>
    <w:rsid w:val="00D33AFA"/>
    <w:rsid w:val="00D34238"/>
    <w:rsid w:val="00D3476C"/>
    <w:rsid w:val="00D350FC"/>
    <w:rsid w:val="00D353D9"/>
    <w:rsid w:val="00D35B32"/>
    <w:rsid w:val="00D35C77"/>
    <w:rsid w:val="00D35EB8"/>
    <w:rsid w:val="00D3655C"/>
    <w:rsid w:val="00D3687F"/>
    <w:rsid w:val="00D3734E"/>
    <w:rsid w:val="00D37C55"/>
    <w:rsid w:val="00D4039E"/>
    <w:rsid w:val="00D406F3"/>
    <w:rsid w:val="00D40B70"/>
    <w:rsid w:val="00D40E07"/>
    <w:rsid w:val="00D41100"/>
    <w:rsid w:val="00D411E1"/>
    <w:rsid w:val="00D418C1"/>
    <w:rsid w:val="00D41E04"/>
    <w:rsid w:val="00D425D0"/>
    <w:rsid w:val="00D42ADB"/>
    <w:rsid w:val="00D4329A"/>
    <w:rsid w:val="00D43581"/>
    <w:rsid w:val="00D449DB"/>
    <w:rsid w:val="00D452FB"/>
    <w:rsid w:val="00D456E1"/>
    <w:rsid w:val="00D45A09"/>
    <w:rsid w:val="00D45F76"/>
    <w:rsid w:val="00D46CE7"/>
    <w:rsid w:val="00D46DFB"/>
    <w:rsid w:val="00D475B0"/>
    <w:rsid w:val="00D47829"/>
    <w:rsid w:val="00D501F6"/>
    <w:rsid w:val="00D50894"/>
    <w:rsid w:val="00D50D20"/>
    <w:rsid w:val="00D510F2"/>
    <w:rsid w:val="00D523C6"/>
    <w:rsid w:val="00D524F0"/>
    <w:rsid w:val="00D5340E"/>
    <w:rsid w:val="00D5523C"/>
    <w:rsid w:val="00D55380"/>
    <w:rsid w:val="00D55FB5"/>
    <w:rsid w:val="00D56AB9"/>
    <w:rsid w:val="00D570E5"/>
    <w:rsid w:val="00D57A20"/>
    <w:rsid w:val="00D60111"/>
    <w:rsid w:val="00D607CD"/>
    <w:rsid w:val="00D60E54"/>
    <w:rsid w:val="00D62A1E"/>
    <w:rsid w:val="00D63CAA"/>
    <w:rsid w:val="00D640F8"/>
    <w:rsid w:val="00D644BD"/>
    <w:rsid w:val="00D651E3"/>
    <w:rsid w:val="00D65A0C"/>
    <w:rsid w:val="00D66B5B"/>
    <w:rsid w:val="00D6768A"/>
    <w:rsid w:val="00D67FEB"/>
    <w:rsid w:val="00D70608"/>
    <w:rsid w:val="00D7099F"/>
    <w:rsid w:val="00D70BBF"/>
    <w:rsid w:val="00D71171"/>
    <w:rsid w:val="00D71532"/>
    <w:rsid w:val="00D7165C"/>
    <w:rsid w:val="00D72508"/>
    <w:rsid w:val="00D7257E"/>
    <w:rsid w:val="00D72925"/>
    <w:rsid w:val="00D72BB9"/>
    <w:rsid w:val="00D72FD2"/>
    <w:rsid w:val="00D73411"/>
    <w:rsid w:val="00D73C71"/>
    <w:rsid w:val="00D74E7A"/>
    <w:rsid w:val="00D75221"/>
    <w:rsid w:val="00D753F4"/>
    <w:rsid w:val="00D75ADE"/>
    <w:rsid w:val="00D7665C"/>
    <w:rsid w:val="00D768DC"/>
    <w:rsid w:val="00D76B50"/>
    <w:rsid w:val="00D80EFC"/>
    <w:rsid w:val="00D81409"/>
    <w:rsid w:val="00D8181A"/>
    <w:rsid w:val="00D81CDB"/>
    <w:rsid w:val="00D823D0"/>
    <w:rsid w:val="00D82B04"/>
    <w:rsid w:val="00D82FEE"/>
    <w:rsid w:val="00D83220"/>
    <w:rsid w:val="00D846D6"/>
    <w:rsid w:val="00D8473F"/>
    <w:rsid w:val="00D85B8B"/>
    <w:rsid w:val="00D8622D"/>
    <w:rsid w:val="00D8637E"/>
    <w:rsid w:val="00D86602"/>
    <w:rsid w:val="00D867F9"/>
    <w:rsid w:val="00D86F75"/>
    <w:rsid w:val="00D87208"/>
    <w:rsid w:val="00D87A43"/>
    <w:rsid w:val="00D87D97"/>
    <w:rsid w:val="00D87F26"/>
    <w:rsid w:val="00D9032E"/>
    <w:rsid w:val="00D90394"/>
    <w:rsid w:val="00D929D3"/>
    <w:rsid w:val="00D936B4"/>
    <w:rsid w:val="00D938B3"/>
    <w:rsid w:val="00D93AF8"/>
    <w:rsid w:val="00D9479F"/>
    <w:rsid w:val="00DA068E"/>
    <w:rsid w:val="00DA09E5"/>
    <w:rsid w:val="00DA0B8F"/>
    <w:rsid w:val="00DA20A6"/>
    <w:rsid w:val="00DA39CF"/>
    <w:rsid w:val="00DA3D12"/>
    <w:rsid w:val="00DA4935"/>
    <w:rsid w:val="00DA49FD"/>
    <w:rsid w:val="00DA5888"/>
    <w:rsid w:val="00DA6BA4"/>
    <w:rsid w:val="00DA6EA6"/>
    <w:rsid w:val="00DA7EC1"/>
    <w:rsid w:val="00DB07AB"/>
    <w:rsid w:val="00DB08DB"/>
    <w:rsid w:val="00DB0F9C"/>
    <w:rsid w:val="00DB12ED"/>
    <w:rsid w:val="00DB1C2D"/>
    <w:rsid w:val="00DB1D72"/>
    <w:rsid w:val="00DB38FF"/>
    <w:rsid w:val="00DB3F2E"/>
    <w:rsid w:val="00DB671C"/>
    <w:rsid w:val="00DC0BD0"/>
    <w:rsid w:val="00DC1986"/>
    <w:rsid w:val="00DC1C7C"/>
    <w:rsid w:val="00DC21FE"/>
    <w:rsid w:val="00DC236E"/>
    <w:rsid w:val="00DC4195"/>
    <w:rsid w:val="00DC4D19"/>
    <w:rsid w:val="00DC5260"/>
    <w:rsid w:val="00DC5489"/>
    <w:rsid w:val="00DC55F0"/>
    <w:rsid w:val="00DC662D"/>
    <w:rsid w:val="00DC681E"/>
    <w:rsid w:val="00DC6DE7"/>
    <w:rsid w:val="00DC6F44"/>
    <w:rsid w:val="00DC746C"/>
    <w:rsid w:val="00DC758D"/>
    <w:rsid w:val="00DC75BC"/>
    <w:rsid w:val="00DD05AB"/>
    <w:rsid w:val="00DD06FF"/>
    <w:rsid w:val="00DD0C08"/>
    <w:rsid w:val="00DD1C35"/>
    <w:rsid w:val="00DD329F"/>
    <w:rsid w:val="00DD3BC5"/>
    <w:rsid w:val="00DD3D89"/>
    <w:rsid w:val="00DD4744"/>
    <w:rsid w:val="00DD4DE2"/>
    <w:rsid w:val="00DD5F49"/>
    <w:rsid w:val="00DD61FC"/>
    <w:rsid w:val="00DD65E1"/>
    <w:rsid w:val="00DD6840"/>
    <w:rsid w:val="00DD6AE9"/>
    <w:rsid w:val="00DD6DE3"/>
    <w:rsid w:val="00DD6FCC"/>
    <w:rsid w:val="00DE0086"/>
    <w:rsid w:val="00DE1436"/>
    <w:rsid w:val="00DE170C"/>
    <w:rsid w:val="00DE1A6F"/>
    <w:rsid w:val="00DE1BF3"/>
    <w:rsid w:val="00DE205E"/>
    <w:rsid w:val="00DE239D"/>
    <w:rsid w:val="00DE2780"/>
    <w:rsid w:val="00DE2932"/>
    <w:rsid w:val="00DE425A"/>
    <w:rsid w:val="00DE42DA"/>
    <w:rsid w:val="00DE439B"/>
    <w:rsid w:val="00DE574C"/>
    <w:rsid w:val="00DE5D07"/>
    <w:rsid w:val="00DE6652"/>
    <w:rsid w:val="00DE67D6"/>
    <w:rsid w:val="00DE6DC3"/>
    <w:rsid w:val="00DE77BE"/>
    <w:rsid w:val="00DF08E3"/>
    <w:rsid w:val="00DF09CD"/>
    <w:rsid w:val="00DF0C29"/>
    <w:rsid w:val="00DF1C81"/>
    <w:rsid w:val="00DF2A04"/>
    <w:rsid w:val="00DF3925"/>
    <w:rsid w:val="00DF3BC2"/>
    <w:rsid w:val="00DF3BFF"/>
    <w:rsid w:val="00DF3C8D"/>
    <w:rsid w:val="00DF3DEA"/>
    <w:rsid w:val="00DF3E6E"/>
    <w:rsid w:val="00DF3EAD"/>
    <w:rsid w:val="00DF410F"/>
    <w:rsid w:val="00DF4E51"/>
    <w:rsid w:val="00DF6161"/>
    <w:rsid w:val="00DF63C4"/>
    <w:rsid w:val="00DF7E48"/>
    <w:rsid w:val="00E0137A"/>
    <w:rsid w:val="00E01A6B"/>
    <w:rsid w:val="00E03E97"/>
    <w:rsid w:val="00E05D79"/>
    <w:rsid w:val="00E05FF6"/>
    <w:rsid w:val="00E06E19"/>
    <w:rsid w:val="00E07779"/>
    <w:rsid w:val="00E07811"/>
    <w:rsid w:val="00E079DD"/>
    <w:rsid w:val="00E07B52"/>
    <w:rsid w:val="00E10613"/>
    <w:rsid w:val="00E10959"/>
    <w:rsid w:val="00E137C7"/>
    <w:rsid w:val="00E14244"/>
    <w:rsid w:val="00E14567"/>
    <w:rsid w:val="00E14835"/>
    <w:rsid w:val="00E148BF"/>
    <w:rsid w:val="00E16AF9"/>
    <w:rsid w:val="00E17039"/>
    <w:rsid w:val="00E201D2"/>
    <w:rsid w:val="00E208D2"/>
    <w:rsid w:val="00E20FA7"/>
    <w:rsid w:val="00E215AF"/>
    <w:rsid w:val="00E21A79"/>
    <w:rsid w:val="00E22154"/>
    <w:rsid w:val="00E2238A"/>
    <w:rsid w:val="00E22501"/>
    <w:rsid w:val="00E239BF"/>
    <w:rsid w:val="00E2415A"/>
    <w:rsid w:val="00E24310"/>
    <w:rsid w:val="00E244EE"/>
    <w:rsid w:val="00E24A4A"/>
    <w:rsid w:val="00E25673"/>
    <w:rsid w:val="00E25A40"/>
    <w:rsid w:val="00E26F8B"/>
    <w:rsid w:val="00E27CCF"/>
    <w:rsid w:val="00E30017"/>
    <w:rsid w:val="00E3055E"/>
    <w:rsid w:val="00E309B0"/>
    <w:rsid w:val="00E30C7B"/>
    <w:rsid w:val="00E30F4C"/>
    <w:rsid w:val="00E33052"/>
    <w:rsid w:val="00E3323E"/>
    <w:rsid w:val="00E34D1D"/>
    <w:rsid w:val="00E36578"/>
    <w:rsid w:val="00E40FF1"/>
    <w:rsid w:val="00E41F41"/>
    <w:rsid w:val="00E4211C"/>
    <w:rsid w:val="00E42159"/>
    <w:rsid w:val="00E42C70"/>
    <w:rsid w:val="00E42E86"/>
    <w:rsid w:val="00E4303B"/>
    <w:rsid w:val="00E43525"/>
    <w:rsid w:val="00E437B1"/>
    <w:rsid w:val="00E43CA5"/>
    <w:rsid w:val="00E43E13"/>
    <w:rsid w:val="00E4505D"/>
    <w:rsid w:val="00E4583B"/>
    <w:rsid w:val="00E458A4"/>
    <w:rsid w:val="00E4597E"/>
    <w:rsid w:val="00E51D8C"/>
    <w:rsid w:val="00E52218"/>
    <w:rsid w:val="00E52BC8"/>
    <w:rsid w:val="00E537F0"/>
    <w:rsid w:val="00E53984"/>
    <w:rsid w:val="00E5406F"/>
    <w:rsid w:val="00E56595"/>
    <w:rsid w:val="00E5677B"/>
    <w:rsid w:val="00E570C2"/>
    <w:rsid w:val="00E574E9"/>
    <w:rsid w:val="00E60074"/>
    <w:rsid w:val="00E60BF9"/>
    <w:rsid w:val="00E61335"/>
    <w:rsid w:val="00E61620"/>
    <w:rsid w:val="00E620D1"/>
    <w:rsid w:val="00E62422"/>
    <w:rsid w:val="00E632F1"/>
    <w:rsid w:val="00E64AD3"/>
    <w:rsid w:val="00E65ADB"/>
    <w:rsid w:val="00E67175"/>
    <w:rsid w:val="00E67214"/>
    <w:rsid w:val="00E67928"/>
    <w:rsid w:val="00E67A72"/>
    <w:rsid w:val="00E7061E"/>
    <w:rsid w:val="00E70633"/>
    <w:rsid w:val="00E70C5C"/>
    <w:rsid w:val="00E70CFE"/>
    <w:rsid w:val="00E7106E"/>
    <w:rsid w:val="00E71471"/>
    <w:rsid w:val="00E71E57"/>
    <w:rsid w:val="00E7208E"/>
    <w:rsid w:val="00E739A1"/>
    <w:rsid w:val="00E73B39"/>
    <w:rsid w:val="00E74305"/>
    <w:rsid w:val="00E7440E"/>
    <w:rsid w:val="00E745AA"/>
    <w:rsid w:val="00E76312"/>
    <w:rsid w:val="00E768F4"/>
    <w:rsid w:val="00E8063F"/>
    <w:rsid w:val="00E806FA"/>
    <w:rsid w:val="00E80991"/>
    <w:rsid w:val="00E81275"/>
    <w:rsid w:val="00E81B12"/>
    <w:rsid w:val="00E81BA0"/>
    <w:rsid w:val="00E81C2D"/>
    <w:rsid w:val="00E82201"/>
    <w:rsid w:val="00E82BBA"/>
    <w:rsid w:val="00E837A2"/>
    <w:rsid w:val="00E854A7"/>
    <w:rsid w:val="00E876E2"/>
    <w:rsid w:val="00E878F8"/>
    <w:rsid w:val="00E879FC"/>
    <w:rsid w:val="00E906F3"/>
    <w:rsid w:val="00E907E5"/>
    <w:rsid w:val="00E90C25"/>
    <w:rsid w:val="00E91267"/>
    <w:rsid w:val="00E93507"/>
    <w:rsid w:val="00E93F4E"/>
    <w:rsid w:val="00E94487"/>
    <w:rsid w:val="00E950AD"/>
    <w:rsid w:val="00E962BB"/>
    <w:rsid w:val="00E96687"/>
    <w:rsid w:val="00E96CC4"/>
    <w:rsid w:val="00E96DBE"/>
    <w:rsid w:val="00E9722A"/>
    <w:rsid w:val="00E9763C"/>
    <w:rsid w:val="00E97702"/>
    <w:rsid w:val="00E977DA"/>
    <w:rsid w:val="00EA009F"/>
    <w:rsid w:val="00EA01A3"/>
    <w:rsid w:val="00EA0246"/>
    <w:rsid w:val="00EA093F"/>
    <w:rsid w:val="00EA0B28"/>
    <w:rsid w:val="00EA1E59"/>
    <w:rsid w:val="00EA35A0"/>
    <w:rsid w:val="00EA3AF8"/>
    <w:rsid w:val="00EA4219"/>
    <w:rsid w:val="00EA4415"/>
    <w:rsid w:val="00EA57AA"/>
    <w:rsid w:val="00EA585D"/>
    <w:rsid w:val="00EA5918"/>
    <w:rsid w:val="00EA6501"/>
    <w:rsid w:val="00EA6B1D"/>
    <w:rsid w:val="00EA6B32"/>
    <w:rsid w:val="00EA6D6E"/>
    <w:rsid w:val="00EA7C9F"/>
    <w:rsid w:val="00EB06DC"/>
    <w:rsid w:val="00EB0C45"/>
    <w:rsid w:val="00EB209C"/>
    <w:rsid w:val="00EB227A"/>
    <w:rsid w:val="00EB2633"/>
    <w:rsid w:val="00EB323F"/>
    <w:rsid w:val="00EB3937"/>
    <w:rsid w:val="00EB42C9"/>
    <w:rsid w:val="00EB5174"/>
    <w:rsid w:val="00EB5CFD"/>
    <w:rsid w:val="00EB5E47"/>
    <w:rsid w:val="00EB7840"/>
    <w:rsid w:val="00EC0C73"/>
    <w:rsid w:val="00EC1231"/>
    <w:rsid w:val="00EC1431"/>
    <w:rsid w:val="00EC1455"/>
    <w:rsid w:val="00EC14B5"/>
    <w:rsid w:val="00EC1898"/>
    <w:rsid w:val="00EC1F5D"/>
    <w:rsid w:val="00EC2B77"/>
    <w:rsid w:val="00EC2EF5"/>
    <w:rsid w:val="00EC2F28"/>
    <w:rsid w:val="00EC2F60"/>
    <w:rsid w:val="00EC3AB8"/>
    <w:rsid w:val="00EC45AB"/>
    <w:rsid w:val="00EC4BAD"/>
    <w:rsid w:val="00EC4D2B"/>
    <w:rsid w:val="00EC5042"/>
    <w:rsid w:val="00EC52F6"/>
    <w:rsid w:val="00EC6157"/>
    <w:rsid w:val="00EC618F"/>
    <w:rsid w:val="00EC663F"/>
    <w:rsid w:val="00EC70FA"/>
    <w:rsid w:val="00ED02AB"/>
    <w:rsid w:val="00ED07D3"/>
    <w:rsid w:val="00ED0ED4"/>
    <w:rsid w:val="00ED157D"/>
    <w:rsid w:val="00ED183A"/>
    <w:rsid w:val="00ED1E11"/>
    <w:rsid w:val="00ED2182"/>
    <w:rsid w:val="00ED2317"/>
    <w:rsid w:val="00ED236D"/>
    <w:rsid w:val="00ED2526"/>
    <w:rsid w:val="00ED26E4"/>
    <w:rsid w:val="00ED3047"/>
    <w:rsid w:val="00ED350C"/>
    <w:rsid w:val="00ED42FC"/>
    <w:rsid w:val="00ED506C"/>
    <w:rsid w:val="00ED60E1"/>
    <w:rsid w:val="00ED6588"/>
    <w:rsid w:val="00ED6B8F"/>
    <w:rsid w:val="00ED6C5D"/>
    <w:rsid w:val="00EE014B"/>
    <w:rsid w:val="00EE0CEF"/>
    <w:rsid w:val="00EE2AF5"/>
    <w:rsid w:val="00EE2B51"/>
    <w:rsid w:val="00EE2C19"/>
    <w:rsid w:val="00EE311A"/>
    <w:rsid w:val="00EE3407"/>
    <w:rsid w:val="00EE3861"/>
    <w:rsid w:val="00EE400B"/>
    <w:rsid w:val="00EE6262"/>
    <w:rsid w:val="00EE68A5"/>
    <w:rsid w:val="00EE6911"/>
    <w:rsid w:val="00EE7395"/>
    <w:rsid w:val="00EE7F70"/>
    <w:rsid w:val="00EF034D"/>
    <w:rsid w:val="00EF14B9"/>
    <w:rsid w:val="00EF1D7C"/>
    <w:rsid w:val="00EF2649"/>
    <w:rsid w:val="00EF3948"/>
    <w:rsid w:val="00EF4114"/>
    <w:rsid w:val="00EF42EF"/>
    <w:rsid w:val="00EF4741"/>
    <w:rsid w:val="00EF49A4"/>
    <w:rsid w:val="00EF52B6"/>
    <w:rsid w:val="00EF54B8"/>
    <w:rsid w:val="00EF6C56"/>
    <w:rsid w:val="00EF7950"/>
    <w:rsid w:val="00EF7BEA"/>
    <w:rsid w:val="00F001E0"/>
    <w:rsid w:val="00F003A0"/>
    <w:rsid w:val="00F00D78"/>
    <w:rsid w:val="00F01008"/>
    <w:rsid w:val="00F01C86"/>
    <w:rsid w:val="00F02BCE"/>
    <w:rsid w:val="00F0330F"/>
    <w:rsid w:val="00F03991"/>
    <w:rsid w:val="00F03BF6"/>
    <w:rsid w:val="00F04091"/>
    <w:rsid w:val="00F049D8"/>
    <w:rsid w:val="00F04FF5"/>
    <w:rsid w:val="00F054BE"/>
    <w:rsid w:val="00F07D21"/>
    <w:rsid w:val="00F10042"/>
    <w:rsid w:val="00F101A1"/>
    <w:rsid w:val="00F10294"/>
    <w:rsid w:val="00F10F1C"/>
    <w:rsid w:val="00F110DA"/>
    <w:rsid w:val="00F11442"/>
    <w:rsid w:val="00F11CC3"/>
    <w:rsid w:val="00F11E44"/>
    <w:rsid w:val="00F120AC"/>
    <w:rsid w:val="00F12F57"/>
    <w:rsid w:val="00F13D8E"/>
    <w:rsid w:val="00F1559A"/>
    <w:rsid w:val="00F1598A"/>
    <w:rsid w:val="00F166DC"/>
    <w:rsid w:val="00F168FC"/>
    <w:rsid w:val="00F20365"/>
    <w:rsid w:val="00F21C42"/>
    <w:rsid w:val="00F22E4A"/>
    <w:rsid w:val="00F22F6D"/>
    <w:rsid w:val="00F243B6"/>
    <w:rsid w:val="00F24A16"/>
    <w:rsid w:val="00F25D14"/>
    <w:rsid w:val="00F25D8A"/>
    <w:rsid w:val="00F261B7"/>
    <w:rsid w:val="00F26C12"/>
    <w:rsid w:val="00F26E2B"/>
    <w:rsid w:val="00F27038"/>
    <w:rsid w:val="00F27377"/>
    <w:rsid w:val="00F275FC"/>
    <w:rsid w:val="00F27913"/>
    <w:rsid w:val="00F306CA"/>
    <w:rsid w:val="00F30784"/>
    <w:rsid w:val="00F307D5"/>
    <w:rsid w:val="00F308F4"/>
    <w:rsid w:val="00F30AC2"/>
    <w:rsid w:val="00F31024"/>
    <w:rsid w:val="00F310C9"/>
    <w:rsid w:val="00F313EC"/>
    <w:rsid w:val="00F31722"/>
    <w:rsid w:val="00F32711"/>
    <w:rsid w:val="00F329A8"/>
    <w:rsid w:val="00F32CFF"/>
    <w:rsid w:val="00F3480B"/>
    <w:rsid w:val="00F37073"/>
    <w:rsid w:val="00F37BD0"/>
    <w:rsid w:val="00F40281"/>
    <w:rsid w:val="00F40496"/>
    <w:rsid w:val="00F404F4"/>
    <w:rsid w:val="00F405B3"/>
    <w:rsid w:val="00F4095C"/>
    <w:rsid w:val="00F42014"/>
    <w:rsid w:val="00F4311E"/>
    <w:rsid w:val="00F4397D"/>
    <w:rsid w:val="00F44550"/>
    <w:rsid w:val="00F44A35"/>
    <w:rsid w:val="00F4503B"/>
    <w:rsid w:val="00F4546D"/>
    <w:rsid w:val="00F45933"/>
    <w:rsid w:val="00F45AAF"/>
    <w:rsid w:val="00F4648E"/>
    <w:rsid w:val="00F46A55"/>
    <w:rsid w:val="00F46E67"/>
    <w:rsid w:val="00F47139"/>
    <w:rsid w:val="00F4765E"/>
    <w:rsid w:val="00F5066E"/>
    <w:rsid w:val="00F52554"/>
    <w:rsid w:val="00F526C0"/>
    <w:rsid w:val="00F5396C"/>
    <w:rsid w:val="00F53EE5"/>
    <w:rsid w:val="00F54650"/>
    <w:rsid w:val="00F54890"/>
    <w:rsid w:val="00F55EF4"/>
    <w:rsid w:val="00F567A3"/>
    <w:rsid w:val="00F5690E"/>
    <w:rsid w:val="00F56D31"/>
    <w:rsid w:val="00F57E5F"/>
    <w:rsid w:val="00F60058"/>
    <w:rsid w:val="00F600E7"/>
    <w:rsid w:val="00F603B0"/>
    <w:rsid w:val="00F60E0F"/>
    <w:rsid w:val="00F60F9F"/>
    <w:rsid w:val="00F61252"/>
    <w:rsid w:val="00F61743"/>
    <w:rsid w:val="00F61B46"/>
    <w:rsid w:val="00F61CA0"/>
    <w:rsid w:val="00F620F7"/>
    <w:rsid w:val="00F62249"/>
    <w:rsid w:val="00F626D5"/>
    <w:rsid w:val="00F63184"/>
    <w:rsid w:val="00F6397F"/>
    <w:rsid w:val="00F64AE5"/>
    <w:rsid w:val="00F658CA"/>
    <w:rsid w:val="00F65965"/>
    <w:rsid w:val="00F65E5A"/>
    <w:rsid w:val="00F661A0"/>
    <w:rsid w:val="00F664D5"/>
    <w:rsid w:val="00F66A4E"/>
    <w:rsid w:val="00F671DD"/>
    <w:rsid w:val="00F6772C"/>
    <w:rsid w:val="00F67DC2"/>
    <w:rsid w:val="00F70327"/>
    <w:rsid w:val="00F704C1"/>
    <w:rsid w:val="00F706B8"/>
    <w:rsid w:val="00F7087A"/>
    <w:rsid w:val="00F70990"/>
    <w:rsid w:val="00F71603"/>
    <w:rsid w:val="00F72215"/>
    <w:rsid w:val="00F751A3"/>
    <w:rsid w:val="00F7682C"/>
    <w:rsid w:val="00F7702E"/>
    <w:rsid w:val="00F803EE"/>
    <w:rsid w:val="00F80421"/>
    <w:rsid w:val="00F80A85"/>
    <w:rsid w:val="00F80D88"/>
    <w:rsid w:val="00F813A6"/>
    <w:rsid w:val="00F822F0"/>
    <w:rsid w:val="00F83441"/>
    <w:rsid w:val="00F835CF"/>
    <w:rsid w:val="00F83725"/>
    <w:rsid w:val="00F83F77"/>
    <w:rsid w:val="00F846E0"/>
    <w:rsid w:val="00F84757"/>
    <w:rsid w:val="00F84C12"/>
    <w:rsid w:val="00F85A65"/>
    <w:rsid w:val="00F87513"/>
    <w:rsid w:val="00F875D2"/>
    <w:rsid w:val="00F9076F"/>
    <w:rsid w:val="00F91F6C"/>
    <w:rsid w:val="00F92B80"/>
    <w:rsid w:val="00F93312"/>
    <w:rsid w:val="00F954E7"/>
    <w:rsid w:val="00F95DD0"/>
    <w:rsid w:val="00F95DF9"/>
    <w:rsid w:val="00F967F9"/>
    <w:rsid w:val="00F97E79"/>
    <w:rsid w:val="00FA03A6"/>
    <w:rsid w:val="00FA04BD"/>
    <w:rsid w:val="00FA164E"/>
    <w:rsid w:val="00FA1A91"/>
    <w:rsid w:val="00FA1BF6"/>
    <w:rsid w:val="00FA25FA"/>
    <w:rsid w:val="00FA3522"/>
    <w:rsid w:val="00FA4246"/>
    <w:rsid w:val="00FA426F"/>
    <w:rsid w:val="00FA56A0"/>
    <w:rsid w:val="00FA5F83"/>
    <w:rsid w:val="00FA6255"/>
    <w:rsid w:val="00FA6368"/>
    <w:rsid w:val="00FA6DDA"/>
    <w:rsid w:val="00FA6F75"/>
    <w:rsid w:val="00FA73CD"/>
    <w:rsid w:val="00FA73F4"/>
    <w:rsid w:val="00FB0F19"/>
    <w:rsid w:val="00FB15A2"/>
    <w:rsid w:val="00FB18D9"/>
    <w:rsid w:val="00FB27CB"/>
    <w:rsid w:val="00FB370B"/>
    <w:rsid w:val="00FB39A0"/>
    <w:rsid w:val="00FB3B70"/>
    <w:rsid w:val="00FB4694"/>
    <w:rsid w:val="00FB46B0"/>
    <w:rsid w:val="00FB5248"/>
    <w:rsid w:val="00FB5600"/>
    <w:rsid w:val="00FB7518"/>
    <w:rsid w:val="00FC0620"/>
    <w:rsid w:val="00FC113F"/>
    <w:rsid w:val="00FC2D05"/>
    <w:rsid w:val="00FC3A15"/>
    <w:rsid w:val="00FC44B1"/>
    <w:rsid w:val="00FC45EC"/>
    <w:rsid w:val="00FC49FF"/>
    <w:rsid w:val="00FC517F"/>
    <w:rsid w:val="00FC5438"/>
    <w:rsid w:val="00FC626E"/>
    <w:rsid w:val="00FC66FE"/>
    <w:rsid w:val="00FC6F98"/>
    <w:rsid w:val="00FC7B58"/>
    <w:rsid w:val="00FD001C"/>
    <w:rsid w:val="00FD0CC3"/>
    <w:rsid w:val="00FD1C88"/>
    <w:rsid w:val="00FD32F2"/>
    <w:rsid w:val="00FD536E"/>
    <w:rsid w:val="00FD5FD0"/>
    <w:rsid w:val="00FD6652"/>
    <w:rsid w:val="00FD67AE"/>
    <w:rsid w:val="00FD67C8"/>
    <w:rsid w:val="00FD7494"/>
    <w:rsid w:val="00FD7ABD"/>
    <w:rsid w:val="00FE0470"/>
    <w:rsid w:val="00FE0508"/>
    <w:rsid w:val="00FE0E41"/>
    <w:rsid w:val="00FE6953"/>
    <w:rsid w:val="00FE7132"/>
    <w:rsid w:val="00FE7162"/>
    <w:rsid w:val="00FE7668"/>
    <w:rsid w:val="00FE773B"/>
    <w:rsid w:val="00FE7A21"/>
    <w:rsid w:val="00FF2F88"/>
    <w:rsid w:val="00FF317A"/>
    <w:rsid w:val="00FF326D"/>
    <w:rsid w:val="00FF331B"/>
    <w:rsid w:val="00FF3C53"/>
    <w:rsid w:val="00FF4127"/>
    <w:rsid w:val="00FF4D9B"/>
    <w:rsid w:val="00FF5882"/>
    <w:rsid w:val="01A3696C"/>
    <w:rsid w:val="03332D06"/>
    <w:rsid w:val="070E11CD"/>
    <w:rsid w:val="091B4DCB"/>
    <w:rsid w:val="0B3E3EEB"/>
    <w:rsid w:val="0DFE5386"/>
    <w:rsid w:val="0E2508B2"/>
    <w:rsid w:val="16CEED21"/>
    <w:rsid w:val="1B9AE906"/>
    <w:rsid w:val="1C481C9D"/>
    <w:rsid w:val="234289C7"/>
    <w:rsid w:val="2927094B"/>
    <w:rsid w:val="2A6FF70A"/>
    <w:rsid w:val="2BBE0056"/>
    <w:rsid w:val="2C452115"/>
    <w:rsid w:val="329A3074"/>
    <w:rsid w:val="32B46299"/>
    <w:rsid w:val="39D94F05"/>
    <w:rsid w:val="3D77E207"/>
    <w:rsid w:val="4FA9015B"/>
    <w:rsid w:val="56093317"/>
    <w:rsid w:val="5CE0E7EF"/>
    <w:rsid w:val="60EFB0E0"/>
    <w:rsid w:val="62AA27E6"/>
    <w:rsid w:val="63518B34"/>
    <w:rsid w:val="642CCFEA"/>
    <w:rsid w:val="6470B717"/>
    <w:rsid w:val="6606EA02"/>
    <w:rsid w:val="69078378"/>
    <w:rsid w:val="6B202F2C"/>
    <w:rsid w:val="719273B1"/>
    <w:rsid w:val="733DF5EA"/>
    <w:rsid w:val="73EEA784"/>
    <w:rsid w:val="78A9C2A3"/>
    <w:rsid w:val="7E70F6B9"/>
    <w:rsid w:val="7F0B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1280B11"/>
  <w15:chartTrackingRefBased/>
  <w15:docId w15:val="{928C8F2D-AF03-43D4-A422-26D85104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" w:uiPriority="99"/>
    <w:lsdException w:name="Title" w:uiPriority="99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442"/>
    <w:pPr>
      <w:tabs>
        <w:tab w:val="left" w:pos="8505"/>
      </w:tabs>
    </w:pPr>
    <w:rPr>
      <w:rFonts w:ascii="Arial" w:hAnsi="Arial"/>
      <w:color w:val="000000"/>
      <w:sz w:val="18"/>
    </w:rPr>
  </w:style>
  <w:style w:type="paragraph" w:styleId="Ttulo1">
    <w:name w:val="heading 1"/>
    <w:basedOn w:val="Normal"/>
    <w:next w:val="Normal"/>
    <w:link w:val="Ttulo1Char"/>
    <w:qFormat/>
    <w:pPr>
      <w:keepNext/>
      <w:tabs>
        <w:tab w:val="clear" w:pos="8505"/>
      </w:tabs>
      <w:jc w:val="both"/>
      <w:outlineLvl w:val="0"/>
    </w:pPr>
    <w:rPr>
      <w:b/>
      <w:snapToGrid w:val="0"/>
      <w:sz w:val="20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clear" w:pos="8505"/>
      </w:tabs>
      <w:ind w:left="360"/>
      <w:outlineLvl w:val="1"/>
    </w:pPr>
    <w:rPr>
      <w:b/>
      <w:color w:val="auto"/>
    </w:rPr>
  </w:style>
  <w:style w:type="paragraph" w:styleId="Ttulo3">
    <w:name w:val="heading 3"/>
    <w:basedOn w:val="Normal"/>
    <w:next w:val="Normal"/>
    <w:link w:val="Ttulo3Char"/>
    <w:qFormat/>
    <w:pPr>
      <w:keepNext/>
      <w:tabs>
        <w:tab w:val="clear" w:pos="8505"/>
      </w:tabs>
      <w:jc w:val="both"/>
      <w:outlineLvl w:val="2"/>
    </w:pPr>
    <w:rPr>
      <w:color w:val="auto"/>
    </w:rPr>
  </w:style>
  <w:style w:type="paragraph" w:styleId="Ttulo4">
    <w:name w:val="heading 4"/>
    <w:basedOn w:val="Normal"/>
    <w:next w:val="Normal"/>
    <w:link w:val="Ttulo4Char"/>
    <w:qFormat/>
    <w:pPr>
      <w:keepNext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qFormat/>
    <w:rsid w:val="00B044F8"/>
    <w:pPr>
      <w:tabs>
        <w:tab w:val="clear" w:pos="8505"/>
      </w:tabs>
      <w:spacing w:before="240" w:after="60"/>
      <w:outlineLvl w:val="4"/>
    </w:pPr>
    <w:rPr>
      <w:rFonts w:ascii="Times New Roman" w:hAnsi="Times New Roman"/>
      <w:b/>
      <w:bCs/>
      <w:i/>
      <w:iCs/>
      <w:color w:val="auto"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5143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B044F8"/>
    <w:pPr>
      <w:tabs>
        <w:tab w:val="clear" w:pos="8505"/>
      </w:tabs>
      <w:spacing w:before="240" w:after="60"/>
      <w:outlineLvl w:val="6"/>
    </w:pPr>
    <w:rPr>
      <w:rFonts w:ascii="Times New Roman" w:hAnsi="Times New Roman"/>
      <w:color w:val="auto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AA3B51"/>
    <w:pPr>
      <w:keepNext/>
      <w:tabs>
        <w:tab w:val="clear" w:pos="8505"/>
        <w:tab w:val="num" w:pos="1440"/>
      </w:tabs>
      <w:ind w:left="1440" w:hanging="1440"/>
      <w:jc w:val="both"/>
      <w:outlineLvl w:val="7"/>
    </w:pPr>
    <w:rPr>
      <w:b/>
      <w:color w:val="0000FF"/>
      <w:sz w:val="22"/>
    </w:rPr>
  </w:style>
  <w:style w:type="paragraph" w:styleId="Ttulo9">
    <w:name w:val="heading 9"/>
    <w:basedOn w:val="Normal"/>
    <w:next w:val="Normal"/>
    <w:link w:val="Ttulo9Char"/>
    <w:qFormat/>
    <w:rsid w:val="00AA3B51"/>
    <w:pPr>
      <w:keepNext/>
      <w:tabs>
        <w:tab w:val="clear" w:pos="8505"/>
        <w:tab w:val="num" w:pos="1584"/>
      </w:tabs>
      <w:ind w:left="1584" w:hanging="1584"/>
      <w:jc w:val="both"/>
      <w:outlineLvl w:val="8"/>
    </w:pPr>
    <w:rPr>
      <w:b/>
      <w:color w:val="0000FF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D8181A"/>
    <w:rPr>
      <w:rFonts w:ascii="Arial" w:hAnsi="Arial"/>
      <w:b/>
      <w:snapToGrid w:val="0"/>
      <w:color w:val="000000"/>
      <w:lang w:val="pt-BR" w:eastAsia="pt-BR" w:bidi="ar-SA"/>
    </w:rPr>
  </w:style>
  <w:style w:type="paragraph" w:customStyle="1" w:styleId="Char">
    <w:name w:val="Char"/>
    <w:basedOn w:val="Normal"/>
    <w:rsid w:val="00A0315E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styleId="Cabealho">
    <w:name w:val="header"/>
    <w:aliases w:val="hd,he,h,h1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,h Char,h1 Char"/>
    <w:link w:val="Cabealho"/>
    <w:uiPriority w:val="99"/>
    <w:rsid w:val="00540130"/>
    <w:rPr>
      <w:rFonts w:ascii="Arial" w:hAnsi="Arial"/>
      <w:color w:val="000000"/>
      <w:sz w:val="18"/>
      <w:lang w:val="pt-BR" w:eastAsia="pt-BR" w:bidi="ar-SA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540130"/>
    <w:rPr>
      <w:rFonts w:ascii="Arial" w:hAnsi="Arial"/>
      <w:color w:val="000000"/>
      <w:sz w:val="18"/>
      <w:lang w:val="pt-BR" w:eastAsia="pt-BR" w:bidi="ar-SA"/>
    </w:rPr>
  </w:style>
  <w:style w:type="paragraph" w:customStyle="1" w:styleId="MNN1">
    <w:name w:val="MNN1"/>
    <w:next w:val="Normal"/>
    <w:rPr>
      <w:rFonts w:ascii="Arial" w:hAnsi="Arial"/>
      <w:noProof/>
      <w:spacing w:val="10"/>
      <w:sz w:val="18"/>
    </w:rPr>
  </w:style>
  <w:style w:type="paragraph" w:styleId="Recuodecorpodetexto2">
    <w:name w:val="Body Text Indent 2"/>
    <w:basedOn w:val="Normal"/>
    <w:link w:val="Recuodecorpodetexto2Char"/>
    <w:pPr>
      <w:ind w:left="2835"/>
      <w:jc w:val="both"/>
    </w:pPr>
    <w:rPr>
      <w:rFonts w:ascii="Swis721 Md BT" w:hAnsi="Swis721 Md BT"/>
      <w:sz w:val="24"/>
    </w:rPr>
  </w:style>
  <w:style w:type="character" w:styleId="Nmerodepgina">
    <w:name w:val="page number"/>
    <w:basedOn w:val="Fontepargpadro"/>
  </w:style>
  <w:style w:type="paragraph" w:customStyle="1" w:styleId="Normal1">
    <w:name w:val="Normal 1"/>
    <w:basedOn w:val="Normal"/>
    <w:next w:val="Normal"/>
    <w:pPr>
      <w:keepLines/>
      <w:outlineLvl w:val="0"/>
    </w:pPr>
    <w:rPr>
      <w:b/>
    </w:rPr>
  </w:style>
  <w:style w:type="paragraph" w:customStyle="1" w:styleId="EDITAL">
    <w:name w:val="EDITAL"/>
    <w:basedOn w:val="Normal"/>
    <w:pPr>
      <w:ind w:left="1247" w:hanging="1247"/>
      <w:jc w:val="both"/>
    </w:pPr>
    <w:rPr>
      <w:sz w:val="24"/>
      <w:lang w:val="pt-PT"/>
    </w:rPr>
  </w:style>
  <w:style w:type="character" w:styleId="Hyperlink">
    <w:name w:val="Hyperlink"/>
    <w:rPr>
      <w:color w:val="0000FF"/>
      <w:u w:val="single"/>
    </w:rPr>
  </w:style>
  <w:style w:type="paragraph" w:customStyle="1" w:styleId="num">
    <w:name w:val="num"/>
    <w:basedOn w:val="Normal"/>
    <w:next w:val="Normal"/>
    <w:autoRedefine/>
    <w:pPr>
      <w:numPr>
        <w:numId w:val="1"/>
      </w:numPr>
    </w:pPr>
    <w:rPr>
      <w:rFonts w:ascii="AmerType Md BT" w:hAnsi="AmerType Md BT"/>
      <w:spacing w:val="10"/>
      <w:sz w:val="24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tabs>
        <w:tab w:val="clear" w:pos="720"/>
        <w:tab w:val="clear" w:pos="8505"/>
      </w:tabs>
      <w:spacing w:before="120"/>
      <w:jc w:val="both"/>
      <w:outlineLvl w:val="1"/>
    </w:pPr>
    <w:rPr>
      <w:color w:val="auto"/>
      <w:spacing w:val="10"/>
    </w:rPr>
  </w:style>
  <w:style w:type="paragraph" w:customStyle="1" w:styleId="Normal3">
    <w:name w:val="Normal 3"/>
    <w:basedOn w:val="Normal"/>
    <w:pPr>
      <w:keepLines/>
      <w:tabs>
        <w:tab w:val="clear" w:pos="8505"/>
      </w:tabs>
      <w:spacing w:before="120"/>
      <w:jc w:val="both"/>
      <w:outlineLvl w:val="2"/>
    </w:pPr>
    <w:rPr>
      <w:color w:val="auto"/>
      <w:spacing w:val="10"/>
    </w:rPr>
  </w:style>
  <w:style w:type="paragraph" w:customStyle="1" w:styleId="Normal4">
    <w:name w:val="Normal 4"/>
    <w:basedOn w:val="Normal"/>
    <w:pPr>
      <w:keepLines/>
      <w:tabs>
        <w:tab w:val="clear" w:pos="8505"/>
      </w:tabs>
      <w:spacing w:before="120"/>
      <w:jc w:val="both"/>
      <w:outlineLvl w:val="3"/>
    </w:pPr>
    <w:rPr>
      <w:color w:val="auto"/>
      <w:spacing w:val="10"/>
    </w:rPr>
  </w:style>
  <w:style w:type="paragraph" w:customStyle="1" w:styleId="Normal5">
    <w:name w:val="Normal 5"/>
    <w:basedOn w:val="Normal"/>
    <w:pPr>
      <w:keepLines/>
      <w:tabs>
        <w:tab w:val="clear" w:pos="8505"/>
      </w:tabs>
      <w:spacing w:before="120"/>
      <w:jc w:val="both"/>
      <w:outlineLvl w:val="4"/>
    </w:pPr>
    <w:rPr>
      <w:color w:val="auto"/>
      <w:spacing w:val="10"/>
    </w:rPr>
  </w:style>
  <w:style w:type="paragraph" w:customStyle="1" w:styleId="Normal6">
    <w:name w:val="Normal 6"/>
    <w:basedOn w:val="Normal"/>
    <w:pPr>
      <w:keepLines/>
      <w:tabs>
        <w:tab w:val="clear" w:pos="8505"/>
      </w:tabs>
      <w:spacing w:before="120"/>
      <w:jc w:val="both"/>
      <w:outlineLvl w:val="5"/>
    </w:pPr>
    <w:rPr>
      <w:color w:val="auto"/>
      <w:spacing w:val="10"/>
    </w:rPr>
  </w:style>
  <w:style w:type="paragraph" w:styleId="Recuodecorpodetexto">
    <w:name w:val="Body Text Indent"/>
    <w:basedOn w:val="Normal"/>
    <w:link w:val="RecuodecorpodetextoChar"/>
    <w:pPr>
      <w:tabs>
        <w:tab w:val="clear" w:pos="8505"/>
      </w:tabs>
      <w:autoSpaceDE w:val="0"/>
      <w:autoSpaceDN w:val="0"/>
      <w:adjustRightInd w:val="0"/>
      <w:jc w:val="both"/>
    </w:pPr>
    <w:rPr>
      <w:rFonts w:cs="Arial"/>
      <w:color w:val="FF0000"/>
      <w:szCs w:val="18"/>
    </w:rPr>
  </w:style>
  <w:style w:type="paragraph" w:styleId="Corpodetexto2">
    <w:name w:val="Body Text 2"/>
    <w:basedOn w:val="Normal"/>
    <w:link w:val="Corpodetexto2Char"/>
    <w:pPr>
      <w:tabs>
        <w:tab w:val="clear" w:pos="8505"/>
      </w:tabs>
      <w:autoSpaceDE w:val="0"/>
      <w:autoSpaceDN w:val="0"/>
      <w:adjustRightInd w:val="0"/>
      <w:jc w:val="both"/>
    </w:pPr>
    <w:rPr>
      <w:rFonts w:cs="Arial"/>
      <w:color w:val="FF0000"/>
      <w:szCs w:val="18"/>
    </w:rPr>
  </w:style>
  <w:style w:type="paragraph" w:styleId="Corpodetexto">
    <w:name w:val="Body Text"/>
    <w:basedOn w:val="Normal"/>
    <w:link w:val="CorpodetextoChar"/>
    <w:pPr>
      <w:jc w:val="both"/>
    </w:pPr>
    <w:rPr>
      <w:snapToGrid w:val="0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Marcador">
    <w:name w:val="Marcador"/>
    <w:basedOn w:val="Normal"/>
    <w:pPr>
      <w:keepLines/>
      <w:numPr>
        <w:numId w:val="3"/>
      </w:numPr>
      <w:tabs>
        <w:tab w:val="clear" w:pos="360"/>
        <w:tab w:val="clear" w:pos="8505"/>
      </w:tabs>
      <w:spacing w:line="240" w:lineRule="exact"/>
      <w:ind w:left="142" w:hanging="142"/>
      <w:jc w:val="both"/>
    </w:pPr>
    <w:rPr>
      <w:color w:val="auto"/>
      <w:spacing w:val="10"/>
    </w:rPr>
  </w:style>
  <w:style w:type="paragraph" w:customStyle="1" w:styleId="Prefcio1">
    <w:name w:val="Prefácio1"/>
    <w:basedOn w:val="Prefcio"/>
    <w:pPr>
      <w:spacing w:before="340"/>
    </w:pPr>
    <w:rPr>
      <w:b/>
      <w:caps/>
    </w:rPr>
  </w:style>
  <w:style w:type="paragraph" w:customStyle="1" w:styleId="Prefcio">
    <w:name w:val="Prefácio"/>
    <w:basedOn w:val="Normal"/>
    <w:pPr>
      <w:keepLines/>
      <w:tabs>
        <w:tab w:val="clear" w:pos="8505"/>
      </w:tabs>
      <w:jc w:val="both"/>
    </w:pPr>
    <w:rPr>
      <w:color w:val="auto"/>
      <w:spacing w:val="10"/>
    </w:rPr>
  </w:style>
  <w:style w:type="paragraph" w:customStyle="1" w:styleId="Recuodecorpodetexto21">
    <w:name w:val="Recuo de corpo de texto 21"/>
    <w:basedOn w:val="Normal"/>
    <w:uiPriority w:val="99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1">
    <w:name w:val="Corpo de texto 21"/>
    <w:basedOn w:val="Normal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paragraph" w:customStyle="1" w:styleId="ParagrafoNormal">
    <w:name w:val="ParagrafoNormal"/>
    <w:basedOn w:val="Normal"/>
    <w:pPr>
      <w:keepLines/>
      <w:tabs>
        <w:tab w:val="clear" w:pos="8505"/>
      </w:tabs>
      <w:spacing w:before="60"/>
      <w:jc w:val="both"/>
    </w:pPr>
    <w:rPr>
      <w:color w:val="auto"/>
      <w:spacing w:val="10"/>
    </w:rPr>
  </w:style>
  <w:style w:type="paragraph" w:customStyle="1" w:styleId="BodyTextIndent31">
    <w:name w:val="Body Text Indent 31"/>
    <w:basedOn w:val="Normal"/>
    <w:pPr>
      <w:tabs>
        <w:tab w:val="clear" w:pos="8505"/>
      </w:tabs>
      <w:ind w:left="1134" w:hanging="1134"/>
      <w:jc w:val="both"/>
    </w:pPr>
    <w:rPr>
      <w:snapToGrid w:val="0"/>
      <w:color w:val="auto"/>
      <w:sz w:val="22"/>
    </w:rPr>
  </w:style>
  <w:style w:type="paragraph" w:styleId="Textoembloco">
    <w:name w:val="Block Text"/>
    <w:basedOn w:val="Normal"/>
    <w:pPr>
      <w:keepLines/>
      <w:tabs>
        <w:tab w:val="clear" w:pos="8505"/>
        <w:tab w:val="left" w:pos="9639"/>
      </w:tabs>
      <w:spacing w:before="60"/>
      <w:ind w:left="567" w:right="708"/>
      <w:jc w:val="both"/>
    </w:pPr>
    <w:rPr>
      <w:rFonts w:ascii="Swis721 BT" w:hAnsi="Swis721 BT"/>
      <w:color w:val="auto"/>
      <w:spacing w:val="10"/>
    </w:rPr>
  </w:style>
  <w:style w:type="character" w:styleId="Refdecomentrio">
    <w:name w:val="annotation reference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Pr>
      <w:sz w:val="20"/>
    </w:rPr>
  </w:style>
  <w:style w:type="character" w:customStyle="1" w:styleId="TextodecomentrioChar">
    <w:name w:val="Texto de comentário Char"/>
    <w:link w:val="Textodecomentrio"/>
    <w:rsid w:val="00540130"/>
    <w:rPr>
      <w:rFonts w:ascii="Arial" w:hAnsi="Arial"/>
      <w:color w:val="000000"/>
      <w:lang w:val="pt-BR" w:eastAsia="pt-BR" w:bidi="ar-SA"/>
    </w:rPr>
  </w:style>
  <w:style w:type="paragraph" w:styleId="Corpodetexto3">
    <w:name w:val="Body Text 3"/>
    <w:basedOn w:val="Normal"/>
    <w:link w:val="Corpodetexto3Char"/>
    <w:pPr>
      <w:jc w:val="both"/>
    </w:pPr>
    <w:rPr>
      <w:b/>
      <w:bCs/>
    </w:rPr>
  </w:style>
  <w:style w:type="paragraph" w:styleId="Recuodecorpodetexto3">
    <w:name w:val="Body Text Indent 3"/>
    <w:basedOn w:val="Normal"/>
    <w:link w:val="Recuodecorpodetexto3Char"/>
    <w:rsid w:val="00BC1173"/>
    <w:pPr>
      <w:spacing w:after="120"/>
      <w:ind w:left="283"/>
    </w:pPr>
    <w:rPr>
      <w:sz w:val="16"/>
      <w:szCs w:val="16"/>
    </w:rPr>
  </w:style>
  <w:style w:type="paragraph" w:styleId="Remissivo1">
    <w:name w:val="index 1"/>
    <w:basedOn w:val="Normal"/>
    <w:next w:val="Normal"/>
    <w:autoRedefine/>
    <w:semiHidden/>
    <w:rsid w:val="00451433"/>
    <w:pPr>
      <w:tabs>
        <w:tab w:val="clear" w:pos="8505"/>
      </w:tabs>
    </w:pPr>
    <w:rPr>
      <w:color w:val="auto"/>
    </w:rPr>
  </w:style>
  <w:style w:type="table" w:styleId="Tabelacomgrade">
    <w:name w:val="Table Grid"/>
    <w:basedOn w:val="Tabelanormal"/>
    <w:uiPriority w:val="39"/>
    <w:rsid w:val="00517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uiPriority w:val="99"/>
    <w:qFormat/>
    <w:rsid w:val="004F4D56"/>
    <w:pPr>
      <w:tabs>
        <w:tab w:val="clear" w:pos="8505"/>
        <w:tab w:val="left" w:pos="6521"/>
        <w:tab w:val="left" w:pos="8789"/>
      </w:tabs>
      <w:ind w:right="-96"/>
      <w:jc w:val="center"/>
    </w:pPr>
    <w:rPr>
      <w:b/>
      <w:color w:val="auto"/>
      <w:sz w:val="22"/>
    </w:rPr>
  </w:style>
  <w:style w:type="paragraph" w:styleId="Textodebalo">
    <w:name w:val="Balloon Text"/>
    <w:basedOn w:val="Normal"/>
    <w:link w:val="TextodebaloChar"/>
    <w:semiHidden/>
    <w:rsid w:val="00CF0D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40130"/>
    <w:rPr>
      <w:rFonts w:ascii="Tahoma" w:hAnsi="Tahoma" w:cs="Tahoma"/>
      <w:color w:val="000000"/>
      <w:sz w:val="16"/>
      <w:szCs w:val="16"/>
      <w:lang w:val="pt-BR" w:eastAsia="pt-BR" w:bidi="ar-SA"/>
    </w:rPr>
  </w:style>
  <w:style w:type="paragraph" w:customStyle="1" w:styleId="Corpodetexto31">
    <w:name w:val="Corpo de texto 31"/>
    <w:basedOn w:val="Normal"/>
    <w:rsid w:val="005F0ECA"/>
    <w:pPr>
      <w:tabs>
        <w:tab w:val="clear" w:pos="8505"/>
      </w:tabs>
      <w:ind w:left="709" w:hanging="709"/>
      <w:jc w:val="both"/>
    </w:pPr>
    <w:rPr>
      <w:rFonts w:ascii="Swis721 BT" w:hAnsi="Swis721 BT"/>
      <w:color w:val="auto"/>
      <w:spacing w:val="10"/>
    </w:rPr>
  </w:style>
  <w:style w:type="paragraph" w:styleId="TextosemFormatao">
    <w:name w:val="Plain Text"/>
    <w:basedOn w:val="Normal"/>
    <w:link w:val="TextosemFormataoChar"/>
    <w:rsid w:val="00433883"/>
    <w:pPr>
      <w:tabs>
        <w:tab w:val="clear" w:pos="8505"/>
      </w:tabs>
    </w:pPr>
    <w:rPr>
      <w:rFonts w:ascii="Courier New" w:hAnsi="Courier New"/>
      <w:color w:val="auto"/>
      <w:sz w:val="20"/>
    </w:rPr>
  </w:style>
  <w:style w:type="paragraph" w:customStyle="1" w:styleId="p29">
    <w:name w:val="p29"/>
    <w:basedOn w:val="Normal"/>
    <w:rsid w:val="00C35E5A"/>
    <w:pPr>
      <w:widowControl w:val="0"/>
      <w:tabs>
        <w:tab w:val="clear" w:pos="8505"/>
        <w:tab w:val="left" w:pos="720"/>
      </w:tabs>
      <w:spacing w:line="260" w:lineRule="atLeast"/>
      <w:jc w:val="both"/>
    </w:pPr>
    <w:rPr>
      <w:rFonts w:ascii="Times New Roman" w:hAnsi="Times New Roman"/>
      <w:color w:val="auto"/>
      <w:sz w:val="24"/>
    </w:rPr>
  </w:style>
  <w:style w:type="paragraph" w:customStyle="1" w:styleId="Print-FromToSubjectDate">
    <w:name w:val="Print- From: To: Subject: Date:"/>
    <w:basedOn w:val="Normal"/>
    <w:rsid w:val="00210020"/>
    <w:pPr>
      <w:pBdr>
        <w:left w:val="single" w:sz="18" w:space="1" w:color="auto"/>
      </w:pBdr>
      <w:tabs>
        <w:tab w:val="clear" w:pos="8505"/>
      </w:tabs>
    </w:pPr>
    <w:rPr>
      <w:color w:val="auto"/>
      <w:sz w:val="20"/>
    </w:rPr>
  </w:style>
  <w:style w:type="paragraph" w:customStyle="1" w:styleId="contrato">
    <w:name w:val="contrato"/>
    <w:basedOn w:val="Normal"/>
    <w:uiPriority w:val="99"/>
    <w:rsid w:val="00703217"/>
    <w:pPr>
      <w:tabs>
        <w:tab w:val="clear" w:pos="8505"/>
      </w:tabs>
      <w:jc w:val="both"/>
    </w:pPr>
    <w:rPr>
      <w:color w:val="auto"/>
      <w:sz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7B3777"/>
    <w:rPr>
      <w:b/>
      <w:bCs/>
    </w:rPr>
  </w:style>
  <w:style w:type="paragraph" w:customStyle="1" w:styleId="pargrafo">
    <w:name w:val="parágrafo"/>
    <w:basedOn w:val="Normal"/>
    <w:rsid w:val="00A82396"/>
    <w:pPr>
      <w:numPr>
        <w:numId w:val="6"/>
      </w:numPr>
      <w:tabs>
        <w:tab w:val="clear" w:pos="8505"/>
      </w:tabs>
      <w:jc w:val="both"/>
    </w:pPr>
    <w:rPr>
      <w:rFonts w:cs="Arial"/>
      <w:color w:val="auto"/>
      <w:sz w:val="20"/>
    </w:rPr>
  </w:style>
  <w:style w:type="paragraph" w:customStyle="1" w:styleId="p">
    <w:name w:val="p"/>
    <w:basedOn w:val="Normal"/>
    <w:rsid w:val="00D75221"/>
    <w:pPr>
      <w:numPr>
        <w:ilvl w:val="1"/>
        <w:numId w:val="7"/>
      </w:numPr>
      <w:tabs>
        <w:tab w:val="clear" w:pos="8505"/>
      </w:tabs>
      <w:jc w:val="both"/>
    </w:pPr>
    <w:rPr>
      <w:color w:val="auto"/>
      <w:sz w:val="22"/>
      <w:szCs w:val="24"/>
    </w:rPr>
  </w:style>
  <w:style w:type="paragraph" w:customStyle="1" w:styleId="Marcador1">
    <w:name w:val="Marcador 1"/>
    <w:basedOn w:val="Normal"/>
    <w:rsid w:val="00CE36D6"/>
    <w:pPr>
      <w:keepLines/>
      <w:numPr>
        <w:numId w:val="8"/>
      </w:numPr>
      <w:tabs>
        <w:tab w:val="clear" w:pos="360"/>
        <w:tab w:val="clear" w:pos="8505"/>
        <w:tab w:val="left" w:pos="142"/>
      </w:tabs>
      <w:spacing w:before="60" w:line="240" w:lineRule="exact"/>
      <w:jc w:val="both"/>
    </w:pPr>
    <w:rPr>
      <w:color w:val="auto"/>
      <w:spacing w:val="10"/>
      <w:szCs w:val="24"/>
    </w:rPr>
  </w:style>
  <w:style w:type="paragraph" w:styleId="Legenda">
    <w:name w:val="caption"/>
    <w:aliases w:val="titulos,(U),Beschriftung_tab,tab_überschrift,unten,unten Char Char Char Char,unten Char Char,unten Char,unten Char Char Char Char Char,Beschriftung1,(U)1,Beschriftung_tab1,tab_überschrift1 Char Char Char Char,oben,Literatur,Tabelle"/>
    <w:basedOn w:val="Normal"/>
    <w:next w:val="Normal"/>
    <w:link w:val="LegendaChar"/>
    <w:qFormat/>
    <w:rsid w:val="009460B5"/>
    <w:pPr>
      <w:tabs>
        <w:tab w:val="clear" w:pos="8505"/>
      </w:tabs>
    </w:pPr>
    <w:rPr>
      <w:rFonts w:ascii="Courier (W1)" w:hAnsi="Courier (W1)"/>
      <w:b/>
      <w:bCs/>
      <w:i/>
      <w:iCs/>
      <w:color w:val="auto"/>
    </w:rPr>
  </w:style>
  <w:style w:type="paragraph" w:styleId="PargrafodaLista">
    <w:name w:val="List Paragraph"/>
    <w:aliases w:val="Lista Paragrafo em Preto,Marca 1,Texto,List1,List11,List111,List1111,List11111,Títulos diss,Bullets 1,Fonte,Parágrafo Normal,Lista Bullet,Liste 1,List Paragraph (numbered (a)),Annexlist,Bullet,Numbered Paragraph,Segundo,Lista Itens"/>
    <w:basedOn w:val="Normal"/>
    <w:link w:val="PargrafodaListaChar"/>
    <w:uiPriority w:val="34"/>
    <w:qFormat/>
    <w:rsid w:val="00540130"/>
    <w:pPr>
      <w:ind w:left="708"/>
    </w:pPr>
  </w:style>
  <w:style w:type="paragraph" w:customStyle="1" w:styleId="Indice1">
    <w:name w:val="Indice1"/>
    <w:basedOn w:val="Normal"/>
    <w:rsid w:val="00540130"/>
    <w:pPr>
      <w:tabs>
        <w:tab w:val="clear" w:pos="8505"/>
      </w:tabs>
      <w:autoSpaceDE w:val="0"/>
      <w:autoSpaceDN w:val="0"/>
      <w:adjustRightInd w:val="0"/>
      <w:spacing w:after="240"/>
      <w:ind w:left="539" w:right="125"/>
      <w:jc w:val="both"/>
    </w:pPr>
    <w:rPr>
      <w:rFonts w:cs="Arial"/>
      <w:color w:val="auto"/>
      <w:sz w:val="22"/>
      <w:szCs w:val="22"/>
    </w:rPr>
  </w:style>
  <w:style w:type="paragraph" w:customStyle="1" w:styleId="Corpodetexto310">
    <w:name w:val="Corpo de texto 310"/>
    <w:basedOn w:val="Normal"/>
    <w:rsid w:val="006C1128"/>
    <w:pPr>
      <w:suppressAutoHyphens/>
      <w:jc w:val="both"/>
    </w:pPr>
    <w:rPr>
      <w:rFonts w:cs="Arial"/>
      <w:b/>
      <w:bCs/>
      <w:lang w:eastAsia="ar-SA"/>
    </w:rPr>
  </w:style>
  <w:style w:type="paragraph" w:customStyle="1" w:styleId="ABNT">
    <w:name w:val="ABNT"/>
    <w:rsid w:val="00836D1A"/>
    <w:pPr>
      <w:spacing w:before="180" w:line="220" w:lineRule="atLeast"/>
      <w:jc w:val="both"/>
    </w:pPr>
    <w:rPr>
      <w:rFonts w:ascii="Arial" w:hAnsi="Arial"/>
      <w:noProof/>
      <w:spacing w:val="8"/>
      <w:sz w:val="18"/>
    </w:rPr>
  </w:style>
  <w:style w:type="paragraph" w:customStyle="1" w:styleId="Char0">
    <w:name w:val="Char0"/>
    <w:basedOn w:val="Normal"/>
    <w:rsid w:val="00D8181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1">
    <w:name w:val="Char1"/>
    <w:basedOn w:val="Normal"/>
    <w:rsid w:val="00D8181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2">
    <w:name w:val="Char2"/>
    <w:basedOn w:val="Normal"/>
    <w:rsid w:val="00D8181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3">
    <w:name w:val="Char3"/>
    <w:basedOn w:val="Normal"/>
    <w:rsid w:val="00D8181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PargrafodaLista1">
    <w:name w:val="Parágrafo da Lista1"/>
    <w:basedOn w:val="Normal"/>
    <w:rsid w:val="00ED60E1"/>
    <w:pPr>
      <w:ind w:left="708"/>
    </w:pPr>
  </w:style>
  <w:style w:type="paragraph" w:styleId="MapadoDocumento">
    <w:name w:val="Document Map"/>
    <w:basedOn w:val="Normal"/>
    <w:link w:val="MapadoDocumentoChar"/>
    <w:rsid w:val="00ED60E1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locked/>
    <w:rsid w:val="00ED60E1"/>
    <w:rPr>
      <w:rFonts w:ascii="Tahoma" w:hAnsi="Tahoma" w:cs="Tahoma"/>
      <w:color w:val="000000"/>
      <w:lang w:val="pt-BR" w:eastAsia="pt-BR" w:bidi="ar-SA"/>
    </w:rPr>
  </w:style>
  <w:style w:type="character" w:customStyle="1" w:styleId="HeaderChar">
    <w:name w:val="Header Char"/>
    <w:locked/>
    <w:rsid w:val="00282756"/>
    <w:rPr>
      <w:rFonts w:ascii="Arial" w:hAnsi="Arial"/>
      <w:color w:val="000000"/>
      <w:sz w:val="18"/>
      <w:lang w:val="pt-BR" w:eastAsia="pt-BR"/>
    </w:rPr>
  </w:style>
  <w:style w:type="character" w:customStyle="1" w:styleId="Heading1Char">
    <w:name w:val="Heading 1 Char"/>
    <w:locked/>
    <w:rsid w:val="00001299"/>
    <w:rPr>
      <w:rFonts w:ascii="Arial" w:hAnsi="Arial"/>
      <w:b/>
      <w:snapToGrid w:val="0"/>
      <w:color w:val="000000"/>
      <w:lang w:val="pt-BR" w:eastAsia="pt-BR"/>
    </w:rPr>
  </w:style>
  <w:style w:type="character" w:customStyle="1" w:styleId="FooterChar">
    <w:name w:val="Footer Char"/>
    <w:locked/>
    <w:rsid w:val="00001299"/>
    <w:rPr>
      <w:rFonts w:ascii="Arial" w:hAnsi="Arial"/>
      <w:color w:val="000000"/>
      <w:sz w:val="18"/>
      <w:lang w:val="pt-BR" w:eastAsia="pt-BR"/>
    </w:rPr>
  </w:style>
  <w:style w:type="paragraph" w:customStyle="1" w:styleId="Recuodecorpodetexto210">
    <w:name w:val="Recuo de corpo de texto 210"/>
    <w:basedOn w:val="Normal"/>
    <w:rsid w:val="00001299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10">
    <w:name w:val="Corpo de texto 210"/>
    <w:basedOn w:val="Normal"/>
    <w:rsid w:val="00001299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character" w:customStyle="1" w:styleId="CommentTextChar">
    <w:name w:val="Comment Text Char"/>
    <w:locked/>
    <w:rsid w:val="00001299"/>
    <w:rPr>
      <w:rFonts w:ascii="Arial" w:hAnsi="Arial"/>
      <w:color w:val="000000"/>
      <w:lang w:val="pt-BR" w:eastAsia="pt-BR"/>
    </w:rPr>
  </w:style>
  <w:style w:type="character" w:customStyle="1" w:styleId="BalloonTextChar">
    <w:name w:val="Balloon Text Char"/>
    <w:locked/>
    <w:rsid w:val="00001299"/>
    <w:rPr>
      <w:rFonts w:ascii="Tahoma" w:hAnsi="Tahoma"/>
      <w:color w:val="000000"/>
      <w:sz w:val="16"/>
      <w:lang w:val="pt-BR" w:eastAsia="pt-BR"/>
    </w:rPr>
  </w:style>
  <w:style w:type="paragraph" w:customStyle="1" w:styleId="Corpodetexto311">
    <w:name w:val="Corpo de texto 311"/>
    <w:basedOn w:val="Normal"/>
    <w:rsid w:val="00001299"/>
    <w:pPr>
      <w:suppressAutoHyphens/>
      <w:jc w:val="both"/>
    </w:pPr>
    <w:rPr>
      <w:rFonts w:cs="Arial"/>
      <w:b/>
      <w:bCs/>
      <w:lang w:eastAsia="ar-SA"/>
    </w:rPr>
  </w:style>
  <w:style w:type="paragraph" w:customStyle="1" w:styleId="Char5">
    <w:name w:val="Char5"/>
    <w:basedOn w:val="Normal"/>
    <w:rsid w:val="00001299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4">
    <w:name w:val="Char4"/>
    <w:basedOn w:val="Normal"/>
    <w:rsid w:val="00001299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Default">
    <w:name w:val="Default"/>
    <w:rsid w:val="000012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rgrafo0">
    <w:name w:val="pargrafo"/>
    <w:basedOn w:val="Normal"/>
    <w:rsid w:val="00001299"/>
    <w:pPr>
      <w:tabs>
        <w:tab w:val="clear" w:pos="8505"/>
      </w:tabs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harCharCharChar">
    <w:name w:val="Char Char Char Char"/>
    <w:basedOn w:val="Normal"/>
    <w:rsid w:val="00034B64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Ttulo20">
    <w:name w:val="Título2"/>
    <w:basedOn w:val="Normal"/>
    <w:rsid w:val="00BD22DC"/>
    <w:pPr>
      <w:tabs>
        <w:tab w:val="clear" w:pos="8505"/>
        <w:tab w:val="left" w:pos="709"/>
      </w:tabs>
      <w:spacing w:before="80"/>
      <w:jc w:val="both"/>
    </w:pPr>
    <w:rPr>
      <w:color w:val="auto"/>
      <w:sz w:val="24"/>
    </w:rPr>
  </w:style>
  <w:style w:type="paragraph" w:customStyle="1" w:styleId="xl24">
    <w:name w:val="xl24"/>
    <w:basedOn w:val="Normal"/>
    <w:rsid w:val="00BD22DC"/>
    <w:pPr>
      <w:pBdr>
        <w:top w:val="single" w:sz="4" w:space="0" w:color="auto"/>
        <w:bottom w:val="single" w:sz="4" w:space="0" w:color="auto"/>
      </w:pBdr>
      <w:shd w:val="pct50" w:color="FFFFFF" w:fill="FFFFFF"/>
      <w:tabs>
        <w:tab w:val="clear" w:pos="8505"/>
      </w:tabs>
      <w:spacing w:before="100" w:after="100"/>
    </w:pPr>
    <w:rPr>
      <w:b/>
      <w:color w:val="auto"/>
    </w:rPr>
  </w:style>
  <w:style w:type="paragraph" w:customStyle="1" w:styleId="xl25">
    <w:name w:val="xl25"/>
    <w:basedOn w:val="Normal"/>
    <w:rsid w:val="00BD22D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FFFFFF"/>
      <w:tabs>
        <w:tab w:val="clear" w:pos="8505"/>
      </w:tabs>
      <w:spacing w:before="100" w:after="100"/>
    </w:pPr>
    <w:rPr>
      <w:b/>
      <w:color w:val="auto"/>
    </w:rPr>
  </w:style>
  <w:style w:type="paragraph" w:customStyle="1" w:styleId="xl26">
    <w:name w:val="xl26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  <w:jc w:val="center"/>
      <w:textAlignment w:val="center"/>
    </w:pPr>
    <w:rPr>
      <w:rFonts w:ascii="Times New Roman" w:hAnsi="Times New Roman"/>
      <w:color w:val="auto"/>
      <w:sz w:val="24"/>
    </w:rPr>
  </w:style>
  <w:style w:type="paragraph" w:customStyle="1" w:styleId="xl27">
    <w:name w:val="xl27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05"/>
      </w:tabs>
      <w:spacing w:before="100" w:after="100"/>
      <w:jc w:val="center"/>
      <w:textAlignment w:val="center"/>
    </w:pPr>
    <w:rPr>
      <w:rFonts w:ascii="Times New Roman" w:hAnsi="Times New Roman"/>
      <w:color w:val="auto"/>
      <w:sz w:val="24"/>
    </w:rPr>
  </w:style>
  <w:style w:type="paragraph" w:customStyle="1" w:styleId="xl28">
    <w:name w:val="xl28"/>
    <w:basedOn w:val="Normal"/>
    <w:rsid w:val="00BD22DC"/>
    <w:pPr>
      <w:pBdr>
        <w:top w:val="single" w:sz="4" w:space="0" w:color="auto"/>
        <w:bottom w:val="single" w:sz="4" w:space="0" w:color="auto"/>
      </w:pBdr>
      <w:tabs>
        <w:tab w:val="clear" w:pos="8505"/>
      </w:tabs>
      <w:spacing w:before="100" w:after="100"/>
      <w:jc w:val="center"/>
      <w:textAlignment w:val="center"/>
    </w:pPr>
    <w:rPr>
      <w:rFonts w:ascii="Times New Roman" w:hAnsi="Times New Roman"/>
      <w:color w:val="auto"/>
      <w:sz w:val="24"/>
    </w:rPr>
  </w:style>
  <w:style w:type="paragraph" w:customStyle="1" w:styleId="xl29">
    <w:name w:val="xl29"/>
    <w:basedOn w:val="Normal"/>
    <w:rsid w:val="00BD22DC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  <w:jc w:val="center"/>
      <w:textAlignment w:val="center"/>
    </w:pPr>
    <w:rPr>
      <w:rFonts w:ascii="Times New Roman" w:hAnsi="Times New Roman"/>
      <w:color w:val="auto"/>
      <w:sz w:val="24"/>
    </w:rPr>
  </w:style>
  <w:style w:type="paragraph" w:customStyle="1" w:styleId="xl30">
    <w:name w:val="xl30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  <w:jc w:val="center"/>
    </w:pPr>
    <w:rPr>
      <w:color w:val="auto"/>
      <w:sz w:val="22"/>
    </w:rPr>
  </w:style>
  <w:style w:type="paragraph" w:customStyle="1" w:styleId="xl31">
    <w:name w:val="xl31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</w:pPr>
    <w:rPr>
      <w:color w:val="auto"/>
      <w:sz w:val="22"/>
    </w:rPr>
  </w:style>
  <w:style w:type="paragraph" w:customStyle="1" w:styleId="xl32">
    <w:name w:val="xl32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C0C0C0" w:fill="FFFFFF"/>
      <w:tabs>
        <w:tab w:val="clear" w:pos="8505"/>
      </w:tabs>
      <w:spacing w:before="100" w:after="100"/>
      <w:jc w:val="center"/>
      <w:textAlignment w:val="center"/>
    </w:pPr>
    <w:rPr>
      <w:b/>
      <w:color w:val="auto"/>
    </w:rPr>
  </w:style>
  <w:style w:type="paragraph" w:customStyle="1" w:styleId="xl33">
    <w:name w:val="xl33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</w:pPr>
    <w:rPr>
      <w:color w:val="auto"/>
      <w:sz w:val="22"/>
    </w:rPr>
  </w:style>
  <w:style w:type="paragraph" w:customStyle="1" w:styleId="xl34">
    <w:name w:val="xl34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C0C0C0" w:fill="FFFFFF"/>
      <w:tabs>
        <w:tab w:val="clear" w:pos="8505"/>
      </w:tabs>
      <w:spacing w:before="100" w:after="100"/>
      <w:jc w:val="center"/>
      <w:textAlignment w:val="center"/>
    </w:pPr>
    <w:rPr>
      <w:b/>
      <w:color w:val="auto"/>
    </w:rPr>
  </w:style>
  <w:style w:type="paragraph" w:customStyle="1" w:styleId="Recuodecorpodetexto31">
    <w:name w:val="Recuo de corpo de texto 31"/>
    <w:basedOn w:val="Normal"/>
    <w:rsid w:val="00BD22DC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Estilo1">
    <w:name w:val="Estilo1"/>
    <w:basedOn w:val="Normal"/>
    <w:rsid w:val="00BD22DC"/>
    <w:pPr>
      <w:numPr>
        <w:numId w:val="2"/>
      </w:numPr>
      <w:tabs>
        <w:tab w:val="clear" w:pos="8505"/>
      </w:tabs>
      <w:spacing w:before="80" w:after="80"/>
      <w:jc w:val="both"/>
    </w:pPr>
    <w:rPr>
      <w:color w:val="auto"/>
      <w:sz w:val="24"/>
    </w:rPr>
  </w:style>
  <w:style w:type="paragraph" w:customStyle="1" w:styleId="txtcentral">
    <w:name w:val="txtcentral"/>
    <w:basedOn w:val="Normal"/>
    <w:rsid w:val="00BD22DC"/>
    <w:pPr>
      <w:tabs>
        <w:tab w:val="clear" w:pos="8505"/>
      </w:tabs>
      <w:spacing w:before="100" w:after="100"/>
    </w:pPr>
    <w:rPr>
      <w:rFonts w:ascii="Times New Roman" w:hAnsi="Times New Roman"/>
      <w:color w:val="auto"/>
      <w:sz w:val="24"/>
    </w:rPr>
  </w:style>
  <w:style w:type="character" w:customStyle="1" w:styleId="txtcinza">
    <w:name w:val="txtcinza"/>
    <w:basedOn w:val="Fontepargpadro"/>
    <w:rsid w:val="00BD22DC"/>
  </w:style>
  <w:style w:type="paragraph" w:customStyle="1" w:styleId="ANEXO">
    <w:name w:val="ANEXO"/>
    <w:basedOn w:val="Normal"/>
    <w:rsid w:val="00BD22DC"/>
    <w:pPr>
      <w:tabs>
        <w:tab w:val="clear" w:pos="8505"/>
      </w:tabs>
      <w:ind w:left="1134" w:hanging="1134"/>
      <w:jc w:val="both"/>
    </w:pPr>
    <w:rPr>
      <w:color w:val="auto"/>
      <w:sz w:val="20"/>
      <w:lang w:val="pt-PT"/>
    </w:rPr>
  </w:style>
  <w:style w:type="paragraph" w:styleId="Lista">
    <w:name w:val="List"/>
    <w:basedOn w:val="Normal"/>
    <w:uiPriority w:val="99"/>
    <w:rsid w:val="00BD22DC"/>
    <w:pPr>
      <w:widowControl w:val="0"/>
      <w:tabs>
        <w:tab w:val="clear" w:pos="8505"/>
      </w:tabs>
      <w:ind w:left="283" w:hanging="283"/>
    </w:pPr>
    <w:rPr>
      <w:color w:val="auto"/>
      <w:sz w:val="22"/>
    </w:rPr>
  </w:style>
  <w:style w:type="character" w:styleId="Forte">
    <w:name w:val="Strong"/>
    <w:qFormat/>
    <w:rsid w:val="00BD22DC"/>
    <w:rPr>
      <w:b/>
    </w:rPr>
  </w:style>
  <w:style w:type="paragraph" w:customStyle="1" w:styleId="wordsection1">
    <w:name w:val="wordsection1"/>
    <w:basedOn w:val="Normal"/>
    <w:link w:val="wordsection1Char"/>
    <w:uiPriority w:val="99"/>
    <w:rsid w:val="00BD22DC"/>
    <w:pPr>
      <w:tabs>
        <w:tab w:val="clear" w:pos="8505"/>
      </w:tabs>
      <w:spacing w:before="100" w:beforeAutospacing="1" w:after="100" w:afterAutospacing="1"/>
    </w:pPr>
    <w:rPr>
      <w:rFonts w:ascii="Times New Roman" w:eastAsia="Calibri" w:hAnsi="Times New Roman"/>
      <w:color w:val="auto"/>
      <w:sz w:val="24"/>
      <w:szCs w:val="24"/>
    </w:rPr>
  </w:style>
  <w:style w:type="paragraph" w:customStyle="1" w:styleId="NormalJustificado">
    <w:name w:val="Normal + Justificado"/>
    <w:basedOn w:val="Normal"/>
    <w:rsid w:val="00BD22DC"/>
    <w:pPr>
      <w:jc w:val="both"/>
    </w:pPr>
  </w:style>
  <w:style w:type="paragraph" w:styleId="NormalWeb">
    <w:name w:val="Normal (Web)"/>
    <w:basedOn w:val="Normal"/>
    <w:uiPriority w:val="99"/>
    <w:rsid w:val="006E5CE0"/>
    <w:pPr>
      <w:tabs>
        <w:tab w:val="clear" w:pos="8505"/>
      </w:tabs>
      <w:spacing w:before="100" w:beforeAutospacing="1" w:after="119"/>
    </w:pPr>
    <w:rPr>
      <w:rFonts w:ascii="Times New Roman" w:hAnsi="Times New Roman"/>
      <w:color w:val="auto"/>
      <w:sz w:val="24"/>
      <w:szCs w:val="24"/>
    </w:rPr>
  </w:style>
  <w:style w:type="paragraph" w:customStyle="1" w:styleId="CharChar2">
    <w:name w:val="Char Char2"/>
    <w:basedOn w:val="Normal"/>
    <w:rsid w:val="00C92CB1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character" w:styleId="MenoPendente">
    <w:name w:val="Unresolved Mention"/>
    <w:uiPriority w:val="99"/>
    <w:semiHidden/>
    <w:unhideWhenUsed/>
    <w:rsid w:val="00652FF0"/>
    <w:rPr>
      <w:color w:val="605E5C"/>
      <w:shd w:val="clear" w:color="auto" w:fill="E1DFDD"/>
    </w:rPr>
  </w:style>
  <w:style w:type="paragraph" w:customStyle="1" w:styleId="CharChar">
    <w:name w:val="Char Char"/>
    <w:basedOn w:val="Normal"/>
    <w:rsid w:val="00E806F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character" w:styleId="nfase">
    <w:name w:val="Emphasis"/>
    <w:uiPriority w:val="20"/>
    <w:qFormat/>
    <w:rsid w:val="00D929D3"/>
    <w:rPr>
      <w:i/>
      <w:iCs/>
    </w:rPr>
  </w:style>
  <w:style w:type="character" w:customStyle="1" w:styleId="Ttulo2Char">
    <w:name w:val="Título 2 Char"/>
    <w:link w:val="Ttulo2"/>
    <w:rsid w:val="00255DD7"/>
    <w:rPr>
      <w:rFonts w:ascii="Arial" w:hAnsi="Arial"/>
      <w:b/>
      <w:sz w:val="18"/>
    </w:rPr>
  </w:style>
  <w:style w:type="character" w:customStyle="1" w:styleId="Ttulo3Char">
    <w:name w:val="Título 3 Char"/>
    <w:link w:val="Ttulo3"/>
    <w:uiPriority w:val="9"/>
    <w:rsid w:val="00255DD7"/>
    <w:rPr>
      <w:rFonts w:ascii="Arial" w:hAnsi="Arial"/>
      <w:sz w:val="18"/>
    </w:rPr>
  </w:style>
  <w:style w:type="character" w:customStyle="1" w:styleId="Ttulo4Char">
    <w:name w:val="Título 4 Char"/>
    <w:link w:val="Ttulo4"/>
    <w:uiPriority w:val="9"/>
    <w:rsid w:val="00255DD7"/>
    <w:rPr>
      <w:rFonts w:ascii="Arial" w:hAnsi="Arial"/>
      <w:b/>
      <w:color w:val="000000"/>
      <w:sz w:val="18"/>
    </w:rPr>
  </w:style>
  <w:style w:type="character" w:customStyle="1" w:styleId="Ttulo5Char">
    <w:name w:val="Título 5 Char"/>
    <w:link w:val="Ttulo5"/>
    <w:uiPriority w:val="9"/>
    <w:rsid w:val="00255DD7"/>
    <w:rPr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255DD7"/>
    <w:rPr>
      <w:b/>
      <w:bCs/>
      <w:color w:val="000000"/>
      <w:sz w:val="22"/>
      <w:szCs w:val="22"/>
    </w:rPr>
  </w:style>
  <w:style w:type="character" w:customStyle="1" w:styleId="Ttulo7Char">
    <w:name w:val="Título 7 Char"/>
    <w:link w:val="Ttulo7"/>
    <w:rsid w:val="00255DD7"/>
    <w:rPr>
      <w:sz w:val="24"/>
      <w:szCs w:val="24"/>
    </w:rPr>
  </w:style>
  <w:style w:type="character" w:customStyle="1" w:styleId="Ttulo8Char">
    <w:name w:val="Título 8 Char"/>
    <w:link w:val="Ttulo8"/>
    <w:rsid w:val="00255DD7"/>
    <w:rPr>
      <w:rFonts w:ascii="Arial" w:hAnsi="Arial"/>
      <w:b/>
      <w:color w:val="0000FF"/>
      <w:sz w:val="22"/>
    </w:rPr>
  </w:style>
  <w:style w:type="character" w:customStyle="1" w:styleId="Ttulo9Char">
    <w:name w:val="Título 9 Char"/>
    <w:link w:val="Ttulo9"/>
    <w:rsid w:val="00255DD7"/>
    <w:rPr>
      <w:rFonts w:ascii="Arial" w:hAnsi="Arial"/>
      <w:b/>
      <w:color w:val="0000FF"/>
      <w:sz w:val="22"/>
    </w:rPr>
  </w:style>
  <w:style w:type="character" w:customStyle="1" w:styleId="Recuodecorpodetexto2Char">
    <w:name w:val="Recuo de corpo de texto 2 Char"/>
    <w:link w:val="Recuodecorpodetexto2"/>
    <w:rsid w:val="00255DD7"/>
    <w:rPr>
      <w:rFonts w:ascii="Swis721 Md BT" w:hAnsi="Swis721 Md BT"/>
      <w:color w:val="000000"/>
      <w:sz w:val="24"/>
    </w:rPr>
  </w:style>
  <w:style w:type="character" w:customStyle="1" w:styleId="RecuodecorpodetextoChar">
    <w:name w:val="Recuo de corpo de texto Char"/>
    <w:link w:val="Recuodecorpodetexto"/>
    <w:rsid w:val="00255DD7"/>
    <w:rPr>
      <w:rFonts w:ascii="Arial" w:hAnsi="Arial" w:cs="Arial"/>
      <w:color w:val="FF0000"/>
      <w:sz w:val="18"/>
      <w:szCs w:val="18"/>
    </w:rPr>
  </w:style>
  <w:style w:type="character" w:customStyle="1" w:styleId="Corpodetexto2Char">
    <w:name w:val="Corpo de texto 2 Char"/>
    <w:link w:val="Corpodetexto2"/>
    <w:rsid w:val="00255DD7"/>
    <w:rPr>
      <w:rFonts w:ascii="Arial" w:hAnsi="Arial" w:cs="Arial"/>
      <w:color w:val="FF0000"/>
      <w:sz w:val="18"/>
      <w:szCs w:val="18"/>
    </w:rPr>
  </w:style>
  <w:style w:type="character" w:customStyle="1" w:styleId="CorpodetextoChar">
    <w:name w:val="Corpo de texto Char"/>
    <w:link w:val="Corpodetexto"/>
    <w:rsid w:val="00255DD7"/>
    <w:rPr>
      <w:rFonts w:ascii="Arial" w:hAnsi="Arial"/>
      <w:snapToGrid w:val="0"/>
      <w:color w:val="000000"/>
      <w:sz w:val="18"/>
    </w:rPr>
  </w:style>
  <w:style w:type="character" w:customStyle="1" w:styleId="Corpodetexto3Char">
    <w:name w:val="Corpo de texto 3 Char"/>
    <w:link w:val="Corpodetexto3"/>
    <w:rsid w:val="00255DD7"/>
    <w:rPr>
      <w:rFonts w:ascii="Arial" w:hAnsi="Arial"/>
      <w:b/>
      <w:bCs/>
      <w:color w:val="000000"/>
      <w:sz w:val="18"/>
    </w:rPr>
  </w:style>
  <w:style w:type="character" w:customStyle="1" w:styleId="Recuodecorpodetexto3Char">
    <w:name w:val="Recuo de corpo de texto 3 Char"/>
    <w:link w:val="Recuodecorpodetexto3"/>
    <w:rsid w:val="00255DD7"/>
    <w:rPr>
      <w:rFonts w:ascii="Arial" w:hAnsi="Arial"/>
      <w:color w:val="000000"/>
      <w:sz w:val="16"/>
      <w:szCs w:val="16"/>
    </w:rPr>
  </w:style>
  <w:style w:type="character" w:customStyle="1" w:styleId="TtuloChar">
    <w:name w:val="Título Char"/>
    <w:link w:val="Ttulo"/>
    <w:uiPriority w:val="99"/>
    <w:rsid w:val="00255DD7"/>
    <w:rPr>
      <w:rFonts w:ascii="Arial" w:hAnsi="Arial"/>
      <w:b/>
      <w:sz w:val="22"/>
    </w:rPr>
  </w:style>
  <w:style w:type="character" w:customStyle="1" w:styleId="TextosemFormataoChar">
    <w:name w:val="Texto sem Formatação Char"/>
    <w:link w:val="TextosemFormatao"/>
    <w:rsid w:val="00255DD7"/>
    <w:rPr>
      <w:rFonts w:ascii="Courier New" w:hAnsi="Courier New"/>
    </w:rPr>
  </w:style>
  <w:style w:type="character" w:customStyle="1" w:styleId="AssuntodocomentrioChar">
    <w:name w:val="Assunto do comentário Char"/>
    <w:link w:val="Assuntodocomentrio"/>
    <w:rsid w:val="00255DD7"/>
    <w:rPr>
      <w:rFonts w:ascii="Arial" w:hAnsi="Arial"/>
      <w:b/>
      <w:bCs/>
      <w:color w:val="000000"/>
    </w:rPr>
  </w:style>
  <w:style w:type="paragraph" w:customStyle="1" w:styleId="PargrafodaLista10">
    <w:name w:val="Parágrafo da Lista10"/>
    <w:basedOn w:val="Normal"/>
    <w:rsid w:val="00255DD7"/>
    <w:pPr>
      <w:ind w:left="708"/>
    </w:pPr>
  </w:style>
  <w:style w:type="paragraph" w:customStyle="1" w:styleId="CharCharCharChar0">
    <w:name w:val="Char Char Char Char0"/>
    <w:basedOn w:val="Normal"/>
    <w:rsid w:val="00255DD7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310">
    <w:name w:val="Recuo de corpo de texto 310"/>
    <w:basedOn w:val="Normal"/>
    <w:rsid w:val="00255DD7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CharChar20">
    <w:name w:val="Char Char20"/>
    <w:basedOn w:val="Normal"/>
    <w:rsid w:val="00255DD7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character" w:customStyle="1" w:styleId="MenoPendente1">
    <w:name w:val="Menção Pendente1"/>
    <w:uiPriority w:val="99"/>
    <w:semiHidden/>
    <w:unhideWhenUsed/>
    <w:rsid w:val="00255DD7"/>
    <w:rPr>
      <w:color w:val="605E5C"/>
      <w:shd w:val="clear" w:color="auto" w:fill="E1DFDD"/>
    </w:rPr>
  </w:style>
  <w:style w:type="paragraph" w:customStyle="1" w:styleId="CharChar0">
    <w:name w:val="Char Char0"/>
    <w:basedOn w:val="Normal"/>
    <w:rsid w:val="00255DD7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styleId="Reviso">
    <w:name w:val="Revision"/>
    <w:hidden/>
    <w:uiPriority w:val="99"/>
    <w:semiHidden/>
    <w:rsid w:val="00AB29B4"/>
    <w:rPr>
      <w:rFonts w:ascii="Arial" w:hAnsi="Arial"/>
      <w:color w:val="000000"/>
      <w:sz w:val="18"/>
    </w:rPr>
  </w:style>
  <w:style w:type="paragraph" w:customStyle="1" w:styleId="CharChar21">
    <w:name w:val="Char Char21"/>
    <w:basedOn w:val="Normal"/>
    <w:rsid w:val="007D1C3E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orpodetexto3100">
    <w:name w:val="Corpo de texto 3100"/>
    <w:basedOn w:val="Normal"/>
    <w:rsid w:val="00DC1C7C"/>
    <w:pPr>
      <w:suppressAutoHyphens/>
      <w:jc w:val="both"/>
    </w:pPr>
    <w:rPr>
      <w:rFonts w:cs="Arial"/>
      <w:b/>
      <w:bCs/>
      <w:lang w:eastAsia="ar-SA"/>
    </w:rPr>
  </w:style>
  <w:style w:type="paragraph" w:customStyle="1" w:styleId="Char00">
    <w:name w:val="Char0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2100">
    <w:name w:val="Recuo de corpo de texto 2100"/>
    <w:basedOn w:val="Normal"/>
    <w:rsid w:val="00DC1C7C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100">
    <w:name w:val="Corpo de texto 2100"/>
    <w:basedOn w:val="Normal"/>
    <w:rsid w:val="00DC1C7C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paragraph" w:customStyle="1" w:styleId="PargrafodaLista100">
    <w:name w:val="Parágrafo da Lista100"/>
    <w:basedOn w:val="Normal"/>
    <w:rsid w:val="00DC1C7C"/>
    <w:pPr>
      <w:ind w:left="708"/>
    </w:pPr>
  </w:style>
  <w:style w:type="paragraph" w:customStyle="1" w:styleId="CharCharCharChar00">
    <w:name w:val="Char Char Char Char0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3100">
    <w:name w:val="Recuo de corpo de texto 3100"/>
    <w:basedOn w:val="Normal"/>
    <w:rsid w:val="00DC1C7C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CharChar200">
    <w:name w:val="Char Char20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00">
    <w:name w:val="Char Char0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210">
    <w:name w:val="Char Char21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orpodetexto31000">
    <w:name w:val="Corpo de texto 31000"/>
    <w:basedOn w:val="Normal"/>
    <w:rsid w:val="009F460C"/>
    <w:pPr>
      <w:suppressAutoHyphens/>
      <w:jc w:val="both"/>
    </w:pPr>
    <w:rPr>
      <w:rFonts w:cs="Arial"/>
      <w:b/>
      <w:bCs/>
      <w:lang w:eastAsia="ar-SA"/>
    </w:rPr>
  </w:style>
  <w:style w:type="paragraph" w:customStyle="1" w:styleId="Char000">
    <w:name w:val="Char0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21000">
    <w:name w:val="Recuo de corpo de texto 21000"/>
    <w:basedOn w:val="Normal"/>
    <w:rsid w:val="009F460C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1000">
    <w:name w:val="Corpo de texto 21000"/>
    <w:basedOn w:val="Normal"/>
    <w:rsid w:val="009F460C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paragraph" w:customStyle="1" w:styleId="PargrafodaLista1000">
    <w:name w:val="Parágrafo da Lista1000"/>
    <w:basedOn w:val="Normal"/>
    <w:rsid w:val="009F460C"/>
    <w:pPr>
      <w:ind w:left="708"/>
    </w:pPr>
  </w:style>
  <w:style w:type="paragraph" w:customStyle="1" w:styleId="CharCharCharChar000">
    <w:name w:val="Char Char Char Char0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31000">
    <w:name w:val="Recuo de corpo de texto 31000"/>
    <w:basedOn w:val="Normal"/>
    <w:rsid w:val="009F460C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CharChar2000">
    <w:name w:val="Char Char20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000">
    <w:name w:val="Char Char0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2100">
    <w:name w:val="Char Char21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22">
    <w:name w:val="Recuo de corpo de texto 22"/>
    <w:basedOn w:val="Normal"/>
    <w:rsid w:val="00C41E23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2">
    <w:name w:val="Corpo de texto 22"/>
    <w:basedOn w:val="Normal"/>
    <w:rsid w:val="00C41E23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paragraph" w:customStyle="1" w:styleId="CharChar22">
    <w:name w:val="Char Char22"/>
    <w:basedOn w:val="Normal"/>
    <w:rsid w:val="00C41E23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orpodetexto32">
    <w:name w:val="Corpo de texto 32"/>
    <w:basedOn w:val="Normal"/>
    <w:rsid w:val="00C41E23"/>
    <w:pPr>
      <w:tabs>
        <w:tab w:val="clear" w:pos="8505"/>
      </w:tabs>
      <w:ind w:left="709" w:hanging="709"/>
      <w:jc w:val="both"/>
    </w:pPr>
    <w:rPr>
      <w:rFonts w:ascii="Swis721 BT" w:hAnsi="Swis721 BT"/>
      <w:color w:val="auto"/>
      <w:spacing w:val="10"/>
    </w:rPr>
  </w:style>
  <w:style w:type="paragraph" w:customStyle="1" w:styleId="Recuodecorpodetexto32">
    <w:name w:val="Recuo de corpo de texto 32"/>
    <w:basedOn w:val="Normal"/>
    <w:rsid w:val="00C41E23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PargrafodaLista2">
    <w:name w:val="Parágrafo da Lista2"/>
    <w:basedOn w:val="Normal"/>
    <w:rsid w:val="00C41E23"/>
    <w:pPr>
      <w:widowControl w:val="0"/>
      <w:tabs>
        <w:tab w:val="clear" w:pos="8505"/>
      </w:tabs>
    </w:pPr>
    <w:rPr>
      <w:rFonts w:ascii="Calibri" w:hAnsi="Calibri"/>
      <w:color w:val="auto"/>
      <w:sz w:val="22"/>
      <w:szCs w:val="22"/>
      <w:lang w:val="en-US" w:eastAsia="en-US"/>
    </w:rPr>
  </w:style>
  <w:style w:type="paragraph" w:customStyle="1" w:styleId="western">
    <w:name w:val="western"/>
    <w:basedOn w:val="Normal"/>
    <w:rsid w:val="00C41E23"/>
    <w:pPr>
      <w:tabs>
        <w:tab w:val="clear" w:pos="8505"/>
      </w:tabs>
      <w:spacing w:before="100" w:beforeAutospacing="1" w:after="119"/>
    </w:pPr>
    <w:rPr>
      <w:rFonts w:ascii="Times New Roman" w:hAnsi="Times New Roman"/>
      <w:color w:val="auto"/>
      <w:sz w:val="24"/>
      <w:szCs w:val="24"/>
    </w:rPr>
  </w:style>
  <w:style w:type="character" w:customStyle="1" w:styleId="wordsection1Char">
    <w:name w:val="wordsection1 Char"/>
    <w:link w:val="wordsection1"/>
    <w:uiPriority w:val="99"/>
    <w:locked/>
    <w:rsid w:val="00C41E23"/>
    <w:rPr>
      <w:rFonts w:eastAsia="Calibri"/>
      <w:sz w:val="24"/>
      <w:szCs w:val="24"/>
    </w:rPr>
  </w:style>
  <w:style w:type="paragraph" w:customStyle="1" w:styleId="Char6">
    <w:name w:val="Char6"/>
    <w:basedOn w:val="Normal"/>
    <w:rsid w:val="00C41E23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paragraph">
    <w:name w:val="paragraph"/>
    <w:basedOn w:val="Normal"/>
    <w:rsid w:val="00C41E23"/>
    <w:pPr>
      <w:tabs>
        <w:tab w:val="clear" w:pos="8505"/>
      </w:tabs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normaltextrun">
    <w:name w:val="normaltextrun"/>
    <w:basedOn w:val="Fontepargpadro"/>
    <w:rsid w:val="00C41E23"/>
  </w:style>
  <w:style w:type="character" w:customStyle="1" w:styleId="tabchar">
    <w:name w:val="tabchar"/>
    <w:basedOn w:val="Fontepargpadro"/>
    <w:rsid w:val="00C41E23"/>
  </w:style>
  <w:style w:type="character" w:customStyle="1" w:styleId="eop">
    <w:name w:val="eop"/>
    <w:basedOn w:val="Fontepargpadro"/>
    <w:rsid w:val="00C41E23"/>
  </w:style>
  <w:style w:type="paragraph" w:styleId="Textodenotaderodap">
    <w:name w:val="footnote text"/>
    <w:basedOn w:val="Normal"/>
    <w:link w:val="TextodenotaderodapChar"/>
    <w:uiPriority w:val="99"/>
    <w:rsid w:val="00DD684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DD6840"/>
    <w:rPr>
      <w:rFonts w:ascii="Arial" w:hAnsi="Arial"/>
      <w:color w:val="000000"/>
    </w:rPr>
  </w:style>
  <w:style w:type="character" w:styleId="Refdenotaderodap">
    <w:name w:val="footnote reference"/>
    <w:basedOn w:val="Fontepargpadro"/>
    <w:uiPriority w:val="99"/>
    <w:rsid w:val="00DD6840"/>
    <w:rPr>
      <w:vertAlign w:val="superscript"/>
    </w:rPr>
  </w:style>
  <w:style w:type="paragraph" w:customStyle="1" w:styleId="CharChar220">
    <w:name w:val="Char Char220"/>
    <w:basedOn w:val="Normal"/>
    <w:rsid w:val="00917E78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60">
    <w:name w:val="Char60"/>
    <w:basedOn w:val="Normal"/>
    <w:rsid w:val="00917E78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numbering" w:customStyle="1" w:styleId="Semlista1">
    <w:name w:val="Sem lista1"/>
    <w:next w:val="Semlista"/>
    <w:uiPriority w:val="99"/>
    <w:semiHidden/>
    <w:unhideWhenUsed/>
    <w:rsid w:val="00166BC5"/>
  </w:style>
  <w:style w:type="paragraph" w:customStyle="1" w:styleId="BodyText21">
    <w:name w:val="Body Text 21"/>
    <w:basedOn w:val="Normal"/>
    <w:rsid w:val="00166BC5"/>
    <w:pPr>
      <w:tabs>
        <w:tab w:val="clear" w:pos="8505"/>
      </w:tabs>
      <w:ind w:left="1134" w:hanging="1134"/>
      <w:jc w:val="both"/>
    </w:pPr>
    <w:rPr>
      <w:rFonts w:cs="Arial"/>
      <w:color w:val="auto"/>
      <w:sz w:val="22"/>
      <w:szCs w:val="18"/>
    </w:rPr>
  </w:style>
  <w:style w:type="paragraph" w:customStyle="1" w:styleId="BodyTextIndent21">
    <w:name w:val="Body Text Indent 21"/>
    <w:basedOn w:val="Normal"/>
    <w:rsid w:val="00166BC5"/>
    <w:pPr>
      <w:widowControl w:val="0"/>
      <w:tabs>
        <w:tab w:val="clear" w:pos="8505"/>
      </w:tabs>
      <w:ind w:left="1134" w:hanging="1134"/>
      <w:jc w:val="both"/>
    </w:pPr>
    <w:rPr>
      <w:rFonts w:cs="Arial"/>
      <w:color w:val="auto"/>
      <w:sz w:val="22"/>
      <w:szCs w:val="18"/>
    </w:rPr>
  </w:style>
  <w:style w:type="paragraph" w:styleId="Subttulo">
    <w:name w:val="Subtitle"/>
    <w:basedOn w:val="Normal"/>
    <w:link w:val="SubttuloChar"/>
    <w:qFormat/>
    <w:rsid w:val="00166BC5"/>
    <w:pPr>
      <w:tabs>
        <w:tab w:val="clear" w:pos="8505"/>
      </w:tabs>
      <w:jc w:val="center"/>
    </w:pPr>
    <w:rPr>
      <w:rFonts w:cs="Arial"/>
      <w:b/>
      <w:color w:val="auto"/>
      <w:szCs w:val="18"/>
    </w:rPr>
  </w:style>
  <w:style w:type="character" w:customStyle="1" w:styleId="SubttuloChar">
    <w:name w:val="Subtítulo Char"/>
    <w:basedOn w:val="Fontepargpadro"/>
    <w:link w:val="Subttulo"/>
    <w:rsid w:val="00166BC5"/>
    <w:rPr>
      <w:rFonts w:ascii="Arial" w:hAnsi="Arial" w:cs="Arial"/>
      <w:b/>
      <w:sz w:val="18"/>
      <w:szCs w:val="18"/>
    </w:rPr>
  </w:style>
  <w:style w:type="character" w:styleId="MquinadeescreverHTML">
    <w:name w:val="HTML Typewriter"/>
    <w:rsid w:val="00166BC5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5">
    <w:name w:val="xl35"/>
    <w:basedOn w:val="Normal"/>
    <w:rsid w:val="00166BC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tabs>
        <w:tab w:val="clear" w:pos="8505"/>
      </w:tabs>
      <w:spacing w:before="100" w:after="100"/>
      <w:jc w:val="center"/>
      <w:textAlignment w:val="center"/>
    </w:pPr>
    <w:rPr>
      <w:rFonts w:eastAsia="Arial Unicode MS" w:cs="Arial"/>
      <w:color w:val="auto"/>
      <w:sz w:val="24"/>
      <w:szCs w:val="18"/>
    </w:rPr>
  </w:style>
  <w:style w:type="paragraph" w:customStyle="1" w:styleId="xl36">
    <w:name w:val="xl36"/>
    <w:basedOn w:val="Normal"/>
    <w:rsid w:val="00166BC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tabs>
        <w:tab w:val="clear" w:pos="8505"/>
      </w:tabs>
      <w:spacing w:before="100" w:after="100"/>
      <w:jc w:val="center"/>
      <w:textAlignment w:val="center"/>
    </w:pPr>
    <w:rPr>
      <w:rFonts w:eastAsia="Arial Unicode MS" w:cs="Arial"/>
      <w:color w:val="auto"/>
      <w:sz w:val="24"/>
      <w:szCs w:val="18"/>
    </w:rPr>
  </w:style>
  <w:style w:type="paragraph" w:customStyle="1" w:styleId="xl37">
    <w:name w:val="xl37"/>
    <w:basedOn w:val="Normal"/>
    <w:uiPriority w:val="99"/>
    <w:rsid w:val="00166BC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tabs>
        <w:tab w:val="clear" w:pos="8505"/>
      </w:tabs>
      <w:spacing w:before="100" w:after="100"/>
      <w:jc w:val="center"/>
      <w:textAlignment w:val="center"/>
    </w:pPr>
    <w:rPr>
      <w:rFonts w:eastAsia="Arial Unicode MS" w:cs="Arial"/>
      <w:color w:val="auto"/>
      <w:sz w:val="24"/>
      <w:szCs w:val="18"/>
    </w:rPr>
  </w:style>
  <w:style w:type="paragraph" w:customStyle="1" w:styleId="xl22">
    <w:name w:val="xl22"/>
    <w:basedOn w:val="Normal"/>
    <w:uiPriority w:val="99"/>
    <w:rsid w:val="00166B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beforeAutospacing="1" w:after="100" w:afterAutospacing="1"/>
      <w:jc w:val="both"/>
    </w:pPr>
    <w:rPr>
      <w:rFonts w:eastAsia="Arial Unicode MS" w:cs="Arial"/>
      <w:color w:val="auto"/>
      <w:szCs w:val="18"/>
    </w:rPr>
  </w:style>
  <w:style w:type="paragraph" w:customStyle="1" w:styleId="xl23">
    <w:name w:val="xl23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tabs>
        <w:tab w:val="clear" w:pos="8505"/>
      </w:tabs>
      <w:spacing w:before="100" w:beforeAutospacing="1" w:after="100" w:afterAutospacing="1"/>
      <w:jc w:val="both"/>
    </w:pPr>
    <w:rPr>
      <w:rFonts w:eastAsia="Arial Unicode MS" w:cs="Arial"/>
      <w:color w:val="auto"/>
      <w:szCs w:val="18"/>
    </w:rPr>
  </w:style>
  <w:style w:type="paragraph" w:customStyle="1" w:styleId="xl38">
    <w:name w:val="xl38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beforeAutospacing="1" w:after="100" w:afterAutospacing="1"/>
      <w:jc w:val="right"/>
    </w:pPr>
    <w:rPr>
      <w:rFonts w:eastAsia="Arial Unicode MS" w:cs="Arial"/>
      <w:b/>
      <w:bCs/>
      <w:color w:val="auto"/>
      <w:szCs w:val="18"/>
    </w:rPr>
  </w:style>
  <w:style w:type="paragraph" w:customStyle="1" w:styleId="xl39">
    <w:name w:val="xl39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beforeAutospacing="1" w:after="100" w:afterAutospacing="1"/>
      <w:jc w:val="center"/>
    </w:pPr>
    <w:rPr>
      <w:rFonts w:eastAsia="Arial Unicode MS" w:cs="Arial"/>
      <w:b/>
      <w:bCs/>
      <w:color w:val="auto"/>
      <w:szCs w:val="18"/>
    </w:rPr>
  </w:style>
  <w:style w:type="paragraph" w:customStyle="1" w:styleId="xl40">
    <w:name w:val="xl40"/>
    <w:basedOn w:val="Normal"/>
    <w:rsid w:val="00166BC5"/>
    <w:pPr>
      <w:shd w:val="pct50" w:color="FFFFFF" w:fill="FFFFFF"/>
      <w:tabs>
        <w:tab w:val="clear" w:pos="8505"/>
      </w:tabs>
      <w:spacing w:before="100" w:beforeAutospacing="1" w:after="100" w:afterAutospacing="1"/>
      <w:jc w:val="both"/>
    </w:pPr>
    <w:rPr>
      <w:rFonts w:eastAsia="Arial Unicode MS" w:cs="Arial"/>
      <w:b/>
      <w:bCs/>
      <w:color w:val="auto"/>
      <w:szCs w:val="18"/>
    </w:rPr>
  </w:style>
  <w:style w:type="paragraph" w:customStyle="1" w:styleId="xl41">
    <w:name w:val="xl41"/>
    <w:basedOn w:val="Normal"/>
    <w:rsid w:val="00166BC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2">
    <w:name w:val="xl42"/>
    <w:basedOn w:val="Normal"/>
    <w:rsid w:val="00166BC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color w:val="auto"/>
      <w:szCs w:val="18"/>
    </w:rPr>
  </w:style>
  <w:style w:type="paragraph" w:customStyle="1" w:styleId="xl43">
    <w:name w:val="xl43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tabs>
        <w:tab w:val="clear" w:pos="8505"/>
      </w:tabs>
      <w:spacing w:before="100" w:beforeAutospacing="1" w:after="100" w:afterAutospacing="1"/>
      <w:jc w:val="both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4">
    <w:name w:val="xl44"/>
    <w:basedOn w:val="Normal"/>
    <w:rsid w:val="00166BC5"/>
    <w:pPr>
      <w:pBdr>
        <w:top w:val="single" w:sz="4" w:space="0" w:color="auto"/>
        <w:bottom w:val="single" w:sz="4" w:space="0" w:color="auto"/>
      </w:pBdr>
      <w:shd w:val="pct12" w:color="FFFFFF" w:fill="FFFFFF"/>
      <w:tabs>
        <w:tab w:val="clear" w:pos="8505"/>
      </w:tabs>
      <w:spacing w:before="100" w:beforeAutospacing="1" w:after="100" w:afterAutospacing="1"/>
      <w:jc w:val="both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5">
    <w:name w:val="xl45"/>
    <w:basedOn w:val="Normal"/>
    <w:rsid w:val="00166BC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6">
    <w:name w:val="xl46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7">
    <w:name w:val="xl47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8">
    <w:name w:val="xl48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9">
    <w:name w:val="xl49"/>
    <w:basedOn w:val="Normal"/>
    <w:rsid w:val="00166BC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0">
    <w:name w:val="xl50"/>
    <w:basedOn w:val="Normal"/>
    <w:rsid w:val="00166BC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1">
    <w:name w:val="xl51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2">
    <w:name w:val="xl52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3">
    <w:name w:val="xl53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4">
    <w:name w:val="xl54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BlockText1">
    <w:name w:val="Block Text1"/>
    <w:basedOn w:val="Normal"/>
    <w:rsid w:val="00166BC5"/>
    <w:pPr>
      <w:tabs>
        <w:tab w:val="clear" w:pos="8505"/>
      </w:tabs>
      <w:ind w:left="1134" w:right="-57" w:hanging="1134"/>
      <w:jc w:val="both"/>
    </w:pPr>
    <w:rPr>
      <w:rFonts w:cs="Arial"/>
      <w:color w:val="auto"/>
      <w:sz w:val="21"/>
      <w:szCs w:val="18"/>
    </w:rPr>
  </w:style>
  <w:style w:type="paragraph" w:customStyle="1" w:styleId="cabea">
    <w:name w:val="cabea"/>
    <w:basedOn w:val="Normal"/>
    <w:rsid w:val="00166BC5"/>
    <w:pPr>
      <w:tabs>
        <w:tab w:val="clear" w:pos="8505"/>
      </w:tabs>
      <w:spacing w:before="100" w:beforeAutospacing="1" w:after="100" w:afterAutospacing="1"/>
      <w:jc w:val="both"/>
    </w:pPr>
    <w:rPr>
      <w:rFonts w:cs="Arial"/>
      <w:color w:val="auto"/>
      <w:sz w:val="24"/>
      <w:szCs w:val="24"/>
    </w:rPr>
  </w:style>
  <w:style w:type="paragraph" w:customStyle="1" w:styleId="NormalArial">
    <w:name w:val="Normal + Arial"/>
    <w:aliases w:val="11 pt,Justificado,À esquerda:  0 cm,Deslocamento:  2,54 cm,normal + Arial,10 pt,Não Negrito,Não Itálico,À esquerda:  ...,Espaçamento entre linhas:  1,5 linha,Preto,Negrito,Espaçamento entre linhas:  Exata...,Antes:  6 pt,Depois de:  6 pt"/>
    <w:basedOn w:val="Normal"/>
    <w:link w:val="NormalArialChar"/>
    <w:rsid w:val="00166BC5"/>
    <w:pPr>
      <w:tabs>
        <w:tab w:val="clear" w:pos="8505"/>
      </w:tabs>
      <w:spacing w:before="120" w:after="120"/>
      <w:ind w:left="993" w:right="-30" w:hanging="993"/>
      <w:jc w:val="both"/>
    </w:pPr>
    <w:rPr>
      <w:rFonts w:cs="Arial"/>
      <w:color w:val="auto"/>
      <w:szCs w:val="18"/>
    </w:rPr>
  </w:style>
  <w:style w:type="paragraph" w:customStyle="1" w:styleId="BodyText31">
    <w:name w:val="Body Text 31"/>
    <w:basedOn w:val="Normal"/>
    <w:rsid w:val="00166BC5"/>
    <w:pPr>
      <w:tabs>
        <w:tab w:val="clear" w:pos="8505"/>
      </w:tabs>
      <w:ind w:left="709" w:hanging="709"/>
      <w:jc w:val="both"/>
    </w:pPr>
    <w:rPr>
      <w:rFonts w:ascii="Swis721 BT" w:hAnsi="Swis721 BT" w:cs="Arial"/>
      <w:color w:val="auto"/>
      <w:spacing w:val="10"/>
      <w:szCs w:val="18"/>
    </w:rPr>
  </w:style>
  <w:style w:type="character" w:customStyle="1" w:styleId="wzfontsize">
    <w:name w:val="wzfontsize"/>
    <w:basedOn w:val="Fontepargpadro"/>
    <w:rsid w:val="00166BC5"/>
  </w:style>
  <w:style w:type="character" w:customStyle="1" w:styleId="NormalArialChar">
    <w:name w:val="Normal + Arial Char"/>
    <w:aliases w:val="11 pt Char"/>
    <w:link w:val="NormalArial"/>
    <w:rsid w:val="00166BC5"/>
    <w:rPr>
      <w:rFonts w:ascii="Arial" w:hAnsi="Arial" w:cs="Arial"/>
      <w:sz w:val="18"/>
      <w:szCs w:val="18"/>
    </w:rPr>
  </w:style>
  <w:style w:type="paragraph" w:customStyle="1" w:styleId="Alinea">
    <w:name w:val="Alinea"/>
    <w:basedOn w:val="Normal"/>
    <w:rsid w:val="00166BC5"/>
    <w:pPr>
      <w:numPr>
        <w:numId w:val="22"/>
      </w:numPr>
      <w:tabs>
        <w:tab w:val="clear" w:pos="425"/>
        <w:tab w:val="clear" w:pos="8505"/>
        <w:tab w:val="num" w:pos="361"/>
      </w:tabs>
      <w:spacing w:before="120"/>
      <w:ind w:left="361" w:hanging="360"/>
      <w:jc w:val="both"/>
    </w:pPr>
    <w:rPr>
      <w:rFonts w:eastAsia="Calibri" w:cs="Arial"/>
      <w:color w:val="auto"/>
      <w:spacing w:val="8"/>
      <w:szCs w:val="18"/>
    </w:rPr>
  </w:style>
  <w:style w:type="character" w:customStyle="1" w:styleId="right">
    <w:name w:val="right"/>
    <w:rsid w:val="00166BC5"/>
  </w:style>
  <w:style w:type="paragraph" w:customStyle="1" w:styleId="Nivel2">
    <w:name w:val="Nivel 2"/>
    <w:basedOn w:val="Normal"/>
    <w:rsid w:val="00166BC5"/>
    <w:pPr>
      <w:numPr>
        <w:ilvl w:val="1"/>
        <w:numId w:val="23"/>
      </w:numPr>
      <w:tabs>
        <w:tab w:val="clear" w:pos="8505"/>
        <w:tab w:val="num" w:pos="1440"/>
      </w:tabs>
      <w:spacing w:before="120" w:after="120" w:line="276" w:lineRule="auto"/>
      <w:ind w:left="1440" w:hanging="360"/>
      <w:jc w:val="both"/>
    </w:pPr>
    <w:rPr>
      <w:rFonts w:ascii="Ecofont_Spranq_eco_Sans" w:eastAsia="Calibri" w:hAnsi="Ecofont_Spranq_eco_Sans" w:cs="Arial"/>
      <w:color w:val="auto"/>
      <w:szCs w:val="18"/>
    </w:rPr>
  </w:style>
  <w:style w:type="paragraph" w:customStyle="1" w:styleId="Nivel1">
    <w:name w:val="Nivel 1"/>
    <w:basedOn w:val="Normal"/>
    <w:rsid w:val="00166BC5"/>
    <w:pPr>
      <w:numPr>
        <w:numId w:val="23"/>
      </w:numPr>
      <w:tabs>
        <w:tab w:val="clear" w:pos="8505"/>
        <w:tab w:val="num" w:pos="361"/>
      </w:tabs>
      <w:spacing w:before="120" w:after="120" w:line="276" w:lineRule="auto"/>
      <w:ind w:left="361"/>
      <w:jc w:val="both"/>
    </w:pPr>
    <w:rPr>
      <w:rFonts w:ascii="Ecofont_Spranq_eco_Sans" w:eastAsia="Calibri" w:hAnsi="Ecofont_Spranq_eco_Sans" w:cs="Arial"/>
      <w:b/>
      <w:bCs/>
      <w:color w:val="auto"/>
      <w:szCs w:val="18"/>
    </w:rPr>
  </w:style>
  <w:style w:type="paragraph" w:customStyle="1" w:styleId="Nivel3">
    <w:name w:val="Nivel 3"/>
    <w:basedOn w:val="Normal"/>
    <w:rsid w:val="00166BC5"/>
    <w:pPr>
      <w:numPr>
        <w:ilvl w:val="2"/>
        <w:numId w:val="23"/>
      </w:numPr>
      <w:tabs>
        <w:tab w:val="clear" w:pos="8505"/>
        <w:tab w:val="num" w:pos="2160"/>
      </w:tabs>
      <w:spacing w:before="120" w:after="120" w:line="276" w:lineRule="auto"/>
      <w:ind w:left="2160" w:hanging="180"/>
      <w:jc w:val="both"/>
    </w:pPr>
    <w:rPr>
      <w:rFonts w:ascii="Ecofont_Spranq_eco_Sans" w:eastAsia="Calibri" w:hAnsi="Ecofont_Spranq_eco_Sans" w:cs="Arial"/>
      <w:szCs w:val="18"/>
    </w:rPr>
  </w:style>
  <w:style w:type="character" w:customStyle="1" w:styleId="Nivel4Char">
    <w:name w:val="Nivel 4 Char"/>
    <w:link w:val="Nivel4"/>
    <w:locked/>
    <w:rsid w:val="00166BC5"/>
    <w:rPr>
      <w:rFonts w:ascii="Ecofont_Spranq_eco_Sans" w:hAnsi="Ecofont_Spranq_eco_Sans"/>
    </w:rPr>
  </w:style>
  <w:style w:type="paragraph" w:customStyle="1" w:styleId="Nivel4">
    <w:name w:val="Nivel 4"/>
    <w:basedOn w:val="Normal"/>
    <w:link w:val="Nivel4Char"/>
    <w:rsid w:val="00166BC5"/>
    <w:pPr>
      <w:numPr>
        <w:ilvl w:val="3"/>
        <w:numId w:val="23"/>
      </w:numPr>
      <w:tabs>
        <w:tab w:val="clear" w:pos="8505"/>
      </w:tabs>
      <w:spacing w:before="120" w:after="120" w:line="276" w:lineRule="auto"/>
      <w:jc w:val="both"/>
    </w:pPr>
    <w:rPr>
      <w:rFonts w:ascii="Ecofont_Spranq_eco_Sans" w:hAnsi="Ecofont_Spranq_eco_Sans"/>
      <w:color w:val="auto"/>
      <w:sz w:val="20"/>
    </w:rPr>
  </w:style>
  <w:style w:type="paragraph" w:customStyle="1" w:styleId="Nivel5">
    <w:name w:val="Nivel 5"/>
    <w:basedOn w:val="Normal"/>
    <w:rsid w:val="00166BC5"/>
    <w:pPr>
      <w:numPr>
        <w:ilvl w:val="4"/>
        <w:numId w:val="23"/>
      </w:numPr>
      <w:tabs>
        <w:tab w:val="clear" w:pos="8505"/>
        <w:tab w:val="num" w:pos="3600"/>
      </w:tabs>
      <w:spacing w:before="120" w:after="120" w:line="276" w:lineRule="auto"/>
      <w:ind w:left="2496" w:hanging="1080"/>
      <w:jc w:val="both"/>
    </w:pPr>
    <w:rPr>
      <w:rFonts w:ascii="Ecofont_Spranq_eco_Sans" w:eastAsia="Calibri" w:hAnsi="Ecofont_Spranq_eco_Sans" w:cs="Arial"/>
      <w:color w:val="auto"/>
      <w:szCs w:val="18"/>
    </w:rPr>
  </w:style>
  <w:style w:type="paragraph" w:customStyle="1" w:styleId="textbody">
    <w:name w:val="textbody"/>
    <w:basedOn w:val="Normal"/>
    <w:rsid w:val="00166BC5"/>
    <w:pPr>
      <w:tabs>
        <w:tab w:val="clear" w:pos="8505"/>
      </w:tabs>
      <w:spacing w:before="100" w:beforeAutospacing="1" w:after="100" w:afterAutospacing="1"/>
      <w:jc w:val="both"/>
    </w:pPr>
    <w:rPr>
      <w:rFonts w:cs="Arial"/>
      <w:color w:val="auto"/>
      <w:sz w:val="24"/>
      <w:szCs w:val="24"/>
    </w:rPr>
  </w:style>
  <w:style w:type="paragraph" w:customStyle="1" w:styleId="Textoembloco1">
    <w:name w:val="Texto em bloco1"/>
    <w:basedOn w:val="Normal"/>
    <w:rsid w:val="00166BC5"/>
    <w:pPr>
      <w:tabs>
        <w:tab w:val="clear" w:pos="8505"/>
      </w:tabs>
      <w:ind w:left="1134" w:right="-57" w:hanging="1134"/>
      <w:jc w:val="both"/>
    </w:pPr>
    <w:rPr>
      <w:rFonts w:cs="Arial"/>
      <w:color w:val="auto"/>
      <w:sz w:val="21"/>
      <w:szCs w:val="18"/>
    </w:rPr>
  </w:style>
  <w:style w:type="paragraph" w:customStyle="1" w:styleId="Corpodetexto211">
    <w:name w:val="Corpo de texto 211"/>
    <w:basedOn w:val="Normal"/>
    <w:rsid w:val="00166BC5"/>
    <w:pPr>
      <w:tabs>
        <w:tab w:val="clear" w:pos="8505"/>
      </w:tabs>
      <w:ind w:left="1134" w:hanging="1134"/>
      <w:jc w:val="both"/>
    </w:pPr>
    <w:rPr>
      <w:rFonts w:cs="Arial"/>
      <w:color w:val="auto"/>
      <w:sz w:val="22"/>
      <w:szCs w:val="18"/>
    </w:rPr>
  </w:style>
  <w:style w:type="paragraph" w:customStyle="1" w:styleId="Recuodecorpodetexto211">
    <w:name w:val="Recuo de corpo de texto 211"/>
    <w:basedOn w:val="Normal"/>
    <w:rsid w:val="00166BC5"/>
    <w:pPr>
      <w:widowControl w:val="0"/>
      <w:tabs>
        <w:tab w:val="clear" w:pos="8505"/>
      </w:tabs>
      <w:ind w:left="1134" w:hanging="1134"/>
      <w:jc w:val="both"/>
    </w:pPr>
    <w:rPr>
      <w:rFonts w:cs="Arial"/>
      <w:color w:val="auto"/>
      <w:sz w:val="22"/>
      <w:szCs w:val="18"/>
    </w:rPr>
  </w:style>
  <w:style w:type="paragraph" w:customStyle="1" w:styleId="Textoembloco11">
    <w:name w:val="Texto em bloco11"/>
    <w:basedOn w:val="Normal"/>
    <w:rsid w:val="00166BC5"/>
    <w:pPr>
      <w:tabs>
        <w:tab w:val="clear" w:pos="8505"/>
      </w:tabs>
      <w:ind w:left="1134" w:right="-57" w:hanging="1134"/>
      <w:jc w:val="both"/>
    </w:pPr>
    <w:rPr>
      <w:rFonts w:cs="Arial"/>
      <w:color w:val="auto"/>
      <w:sz w:val="21"/>
      <w:szCs w:val="18"/>
    </w:rPr>
  </w:style>
  <w:style w:type="paragraph" w:customStyle="1" w:styleId="Marcador2">
    <w:name w:val="Marcador 2"/>
    <w:basedOn w:val="Normal"/>
    <w:next w:val="Normal"/>
    <w:uiPriority w:val="99"/>
    <w:rsid w:val="00166BC5"/>
    <w:pPr>
      <w:numPr>
        <w:numId w:val="24"/>
      </w:numPr>
      <w:tabs>
        <w:tab w:val="clear" w:pos="8505"/>
      </w:tabs>
      <w:spacing w:before="120"/>
      <w:jc w:val="both"/>
    </w:pPr>
    <w:rPr>
      <w:rFonts w:eastAsia="Calibri" w:cs="Arial"/>
      <w:color w:val="auto"/>
      <w:spacing w:val="8"/>
      <w:szCs w:val="24"/>
    </w:rPr>
  </w:style>
  <w:style w:type="paragraph" w:customStyle="1" w:styleId="Normal7">
    <w:name w:val="Normal 7"/>
    <w:basedOn w:val="Normal"/>
    <w:next w:val="Normal"/>
    <w:uiPriority w:val="99"/>
    <w:rsid w:val="00166BC5"/>
    <w:pPr>
      <w:tabs>
        <w:tab w:val="clear" w:pos="8505"/>
        <w:tab w:val="num" w:pos="0"/>
      </w:tabs>
      <w:spacing w:before="120"/>
      <w:jc w:val="both"/>
      <w:outlineLvl w:val="6"/>
    </w:pPr>
    <w:rPr>
      <w:rFonts w:eastAsia="Calibri" w:cs="Arial"/>
      <w:color w:val="auto"/>
      <w:spacing w:val="8"/>
      <w:szCs w:val="24"/>
    </w:rPr>
  </w:style>
  <w:style w:type="paragraph" w:customStyle="1" w:styleId="Normal8">
    <w:name w:val="Normal 8"/>
    <w:basedOn w:val="Normal"/>
    <w:next w:val="Normal"/>
    <w:uiPriority w:val="99"/>
    <w:rsid w:val="00166BC5"/>
    <w:pPr>
      <w:tabs>
        <w:tab w:val="clear" w:pos="8505"/>
        <w:tab w:val="num" w:pos="0"/>
      </w:tabs>
      <w:spacing w:before="120"/>
      <w:jc w:val="both"/>
      <w:outlineLvl w:val="7"/>
    </w:pPr>
    <w:rPr>
      <w:rFonts w:eastAsia="Calibri" w:cs="Arial"/>
      <w:color w:val="auto"/>
      <w:spacing w:val="8"/>
      <w:szCs w:val="24"/>
    </w:rPr>
  </w:style>
  <w:style w:type="paragraph" w:customStyle="1" w:styleId="Normal9">
    <w:name w:val="Normal 9"/>
    <w:basedOn w:val="Normal"/>
    <w:next w:val="Normal"/>
    <w:uiPriority w:val="99"/>
    <w:rsid w:val="00166BC5"/>
    <w:pPr>
      <w:tabs>
        <w:tab w:val="clear" w:pos="8505"/>
        <w:tab w:val="num" w:pos="0"/>
      </w:tabs>
      <w:spacing w:before="120"/>
      <w:jc w:val="both"/>
      <w:outlineLvl w:val="8"/>
    </w:pPr>
    <w:rPr>
      <w:rFonts w:eastAsia="Calibri" w:cs="Arial"/>
      <w:color w:val="auto"/>
      <w:spacing w:val="8"/>
      <w:szCs w:val="24"/>
    </w:rPr>
  </w:style>
  <w:style w:type="character" w:customStyle="1" w:styleId="LegendaChar">
    <w:name w:val="Legenda Char"/>
    <w:aliases w:val="titulos Char,(U) Char,Beschriftung_tab Char,tab_überschrift Char,unten Char1,unten Char Char Char Char Char1,unten Char Char Char,unten Char Char1,unten Char Char Char Char Char Char,Beschriftung1 Char,(U)1 Char,Beschriftung_tab1 Char"/>
    <w:link w:val="Legenda"/>
    <w:locked/>
    <w:rsid w:val="00166BC5"/>
    <w:rPr>
      <w:rFonts w:ascii="Courier (W1)" w:hAnsi="Courier (W1)"/>
      <w:b/>
      <w:bCs/>
      <w:i/>
      <w:iCs/>
      <w:sz w:val="18"/>
    </w:rPr>
  </w:style>
  <w:style w:type="character" w:customStyle="1" w:styleId="CharChar1">
    <w:name w:val="Char Char1"/>
    <w:rsid w:val="00166BC5"/>
  </w:style>
  <w:style w:type="paragraph" w:customStyle="1" w:styleId="Estilo2">
    <w:name w:val="Estilo2"/>
    <w:basedOn w:val="Normal"/>
    <w:rsid w:val="00166BC5"/>
    <w:pPr>
      <w:tabs>
        <w:tab w:val="clear" w:pos="8505"/>
        <w:tab w:val="num" w:pos="361"/>
      </w:tabs>
      <w:suppressAutoHyphens/>
      <w:ind w:left="361" w:hanging="360"/>
      <w:jc w:val="both"/>
    </w:pPr>
    <w:rPr>
      <w:rFonts w:cs="Arial"/>
      <w:color w:val="auto"/>
      <w:szCs w:val="18"/>
      <w:lang w:eastAsia="ar-SA"/>
    </w:rPr>
  </w:style>
  <w:style w:type="paragraph" w:customStyle="1" w:styleId="artigo">
    <w:name w:val="artigo"/>
    <w:basedOn w:val="Normal"/>
    <w:rsid w:val="00166BC5"/>
    <w:pPr>
      <w:tabs>
        <w:tab w:val="clear" w:pos="8505"/>
      </w:tabs>
      <w:spacing w:before="100" w:beforeAutospacing="1" w:after="100" w:afterAutospacing="1"/>
      <w:jc w:val="both"/>
    </w:pPr>
    <w:rPr>
      <w:rFonts w:cs="Arial"/>
      <w:color w:val="auto"/>
      <w:sz w:val="24"/>
      <w:szCs w:val="24"/>
    </w:rPr>
  </w:style>
  <w:style w:type="paragraph" w:customStyle="1" w:styleId="Capa-Negrito">
    <w:name w:val="Capa-Negrito"/>
    <w:basedOn w:val="Normal"/>
    <w:link w:val="Capa-NegritoChar"/>
    <w:qFormat/>
    <w:rsid w:val="00166BC5"/>
    <w:pPr>
      <w:widowControl w:val="0"/>
      <w:pBdr>
        <w:top w:val="nil"/>
        <w:left w:val="nil"/>
        <w:bottom w:val="nil"/>
        <w:right w:val="nil"/>
        <w:between w:val="nil"/>
      </w:pBdr>
      <w:tabs>
        <w:tab w:val="clear" w:pos="8505"/>
      </w:tabs>
      <w:spacing w:before="120" w:after="200" w:line="360" w:lineRule="auto"/>
      <w:ind w:firstLine="567"/>
      <w:jc w:val="both"/>
    </w:pPr>
    <w:rPr>
      <w:rFonts w:cs="Arial"/>
      <w:color w:val="auto"/>
      <w:sz w:val="24"/>
      <w:szCs w:val="24"/>
      <w:lang w:eastAsia="en-US"/>
    </w:rPr>
  </w:style>
  <w:style w:type="character" w:customStyle="1" w:styleId="Capa-NegritoChar">
    <w:name w:val="Capa-Negrito Char"/>
    <w:link w:val="Capa-Negrito"/>
    <w:rsid w:val="00166BC5"/>
    <w:rPr>
      <w:rFonts w:ascii="Arial" w:hAnsi="Arial" w:cs="Arial"/>
      <w:sz w:val="24"/>
      <w:szCs w:val="24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166BC5"/>
    <w:pPr>
      <w:tabs>
        <w:tab w:val="clear" w:pos="8505"/>
      </w:tabs>
      <w:spacing w:after="160" w:line="259" w:lineRule="auto"/>
      <w:jc w:val="both"/>
    </w:pPr>
    <w:rPr>
      <w:rFonts w:ascii="Calibri" w:eastAsia="Calibri" w:hAnsi="Calibri" w:cs="Arial"/>
      <w:i/>
      <w:iCs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166BC5"/>
    <w:rPr>
      <w:rFonts w:ascii="Calibri" w:eastAsia="Calibri" w:hAnsi="Calibri" w:cs="Arial"/>
      <w:i/>
      <w:iCs/>
      <w:color w:val="000000"/>
      <w:sz w:val="22"/>
      <w:szCs w:val="22"/>
      <w:lang w:eastAsia="en-US"/>
    </w:rPr>
  </w:style>
  <w:style w:type="paragraph" w:customStyle="1" w:styleId="corpodetxt">
    <w:name w:val="corpo de txt"/>
    <w:basedOn w:val="Normal"/>
    <w:link w:val="corpodetxtChar"/>
    <w:qFormat/>
    <w:rsid w:val="00166BC5"/>
    <w:pPr>
      <w:tabs>
        <w:tab w:val="clear" w:pos="8505"/>
        <w:tab w:val="left" w:pos="3515"/>
      </w:tabs>
      <w:spacing w:before="120" w:after="120" w:line="276" w:lineRule="auto"/>
      <w:jc w:val="both"/>
    </w:pPr>
    <w:rPr>
      <w:rFonts w:ascii="Century Gothic" w:hAnsi="Century Gothic" w:cs="Arial"/>
      <w:color w:val="auto"/>
      <w:sz w:val="22"/>
      <w:szCs w:val="22"/>
      <w:lang w:eastAsia="de-DE"/>
    </w:rPr>
  </w:style>
  <w:style w:type="character" w:customStyle="1" w:styleId="corpodetxtChar">
    <w:name w:val="corpo de txt Char"/>
    <w:link w:val="corpodetxt"/>
    <w:rsid w:val="00166BC5"/>
    <w:rPr>
      <w:rFonts w:ascii="Century Gothic" w:hAnsi="Century Gothic" w:cs="Arial"/>
      <w:sz w:val="22"/>
      <w:szCs w:val="22"/>
      <w:lang w:eastAsia="de-DE"/>
    </w:rPr>
  </w:style>
  <w:style w:type="paragraph" w:customStyle="1" w:styleId="Uba3nivel">
    <w:name w:val="Uba_3 nivel"/>
    <w:basedOn w:val="Normal"/>
    <w:link w:val="Uba3nivelChar"/>
    <w:autoRedefine/>
    <w:qFormat/>
    <w:rsid w:val="00166BC5"/>
    <w:pPr>
      <w:numPr>
        <w:ilvl w:val="1"/>
        <w:numId w:val="26"/>
      </w:numPr>
      <w:tabs>
        <w:tab w:val="clear" w:pos="8505"/>
      </w:tabs>
      <w:autoSpaceDE w:val="0"/>
      <w:autoSpaceDN w:val="0"/>
      <w:adjustRightInd w:val="0"/>
      <w:spacing w:before="120" w:after="120" w:line="276" w:lineRule="auto"/>
      <w:contextualSpacing/>
      <w:jc w:val="both"/>
      <w:outlineLvl w:val="2"/>
    </w:pPr>
    <w:rPr>
      <w:rFonts w:cs="Arial"/>
      <w:b/>
      <w:smallCaps/>
      <w:color w:val="auto"/>
      <w:sz w:val="22"/>
      <w:szCs w:val="22"/>
      <w:lang w:eastAsia="en-US"/>
    </w:rPr>
  </w:style>
  <w:style w:type="character" w:customStyle="1" w:styleId="Uba3nivelChar">
    <w:name w:val="Uba_3 nivel Char"/>
    <w:link w:val="Uba3nivel"/>
    <w:rsid w:val="00166BC5"/>
    <w:rPr>
      <w:rFonts w:ascii="Arial" w:hAnsi="Arial" w:cs="Arial"/>
      <w:b/>
      <w:smallCaps/>
      <w:sz w:val="22"/>
      <w:szCs w:val="22"/>
      <w:lang w:eastAsia="en-US"/>
    </w:rPr>
  </w:style>
  <w:style w:type="paragraph" w:customStyle="1" w:styleId="corpodetexto0">
    <w:name w:val="corpo de texto"/>
    <w:basedOn w:val="NormalWeb"/>
    <w:link w:val="corpodetextoChar1"/>
    <w:qFormat/>
    <w:rsid w:val="00166BC5"/>
    <w:pPr>
      <w:shd w:val="clear" w:color="auto" w:fill="FFFFFF"/>
      <w:spacing w:before="120" w:beforeAutospacing="0" w:after="120" w:line="276" w:lineRule="auto"/>
      <w:ind w:firstLine="709"/>
      <w:jc w:val="both"/>
      <w:textAlignment w:val="center"/>
    </w:pPr>
    <w:rPr>
      <w:rFonts w:ascii="Calibri Light" w:eastAsia="Calibri" w:hAnsi="Calibri Light" w:cs="Arial"/>
      <w:sz w:val="22"/>
      <w:szCs w:val="22"/>
      <w:lang w:val="x-none" w:eastAsia="x-none"/>
    </w:rPr>
  </w:style>
  <w:style w:type="character" w:customStyle="1" w:styleId="corpodetextoChar1">
    <w:name w:val="corpo de texto Char1"/>
    <w:link w:val="corpodetexto0"/>
    <w:rsid w:val="00166BC5"/>
    <w:rPr>
      <w:rFonts w:ascii="Calibri Light" w:eastAsia="Calibri" w:hAnsi="Calibri Light" w:cs="Arial"/>
      <w:sz w:val="22"/>
      <w:szCs w:val="22"/>
      <w:shd w:val="clear" w:color="auto" w:fill="FFFFFF"/>
      <w:lang w:val="x-none" w:eastAsia="x-none"/>
    </w:rPr>
  </w:style>
  <w:style w:type="paragraph" w:customStyle="1" w:styleId="A-TEXTO">
    <w:name w:val="A-TEXTO"/>
    <w:basedOn w:val="Normal"/>
    <w:qFormat/>
    <w:rsid w:val="00166BC5"/>
    <w:pPr>
      <w:tabs>
        <w:tab w:val="clear" w:pos="8505"/>
      </w:tabs>
      <w:suppressAutoHyphens/>
      <w:spacing w:before="120" w:line="360" w:lineRule="auto"/>
      <w:ind w:firstLine="851"/>
      <w:jc w:val="both"/>
    </w:pPr>
    <w:rPr>
      <w:rFonts w:eastAsia="Calibri" w:cs="Arial"/>
      <w:color w:val="1F497D"/>
      <w:sz w:val="24"/>
      <w:szCs w:val="24"/>
      <w:lang w:eastAsia="en-US"/>
    </w:rPr>
  </w:style>
  <w:style w:type="paragraph" w:customStyle="1" w:styleId="listanaonumerada">
    <w:name w:val="lista nao numerada"/>
    <w:basedOn w:val="corpodetexto0"/>
    <w:link w:val="listanaonumeradaChar"/>
    <w:qFormat/>
    <w:rsid w:val="00166BC5"/>
    <w:pPr>
      <w:numPr>
        <w:numId w:val="25"/>
      </w:numPr>
      <w:ind w:left="0" w:firstLine="709"/>
    </w:pPr>
  </w:style>
  <w:style w:type="character" w:customStyle="1" w:styleId="listanaonumeradaChar">
    <w:name w:val="lista nao numerada Char"/>
    <w:link w:val="listanaonumerada"/>
    <w:rsid w:val="00166BC5"/>
    <w:rPr>
      <w:rFonts w:ascii="Calibri Light" w:eastAsia="Calibri" w:hAnsi="Calibri Light" w:cs="Arial"/>
      <w:sz w:val="22"/>
      <w:szCs w:val="22"/>
      <w:shd w:val="clear" w:color="auto" w:fill="FFFFFF"/>
      <w:lang w:val="x-none" w:eastAsia="x-none"/>
    </w:rPr>
  </w:style>
  <w:style w:type="paragraph" w:customStyle="1" w:styleId="CIParagrafo">
    <w:name w:val="CI_Paragrafo"/>
    <w:basedOn w:val="Normal"/>
    <w:rsid w:val="00166BC5"/>
    <w:pPr>
      <w:tabs>
        <w:tab w:val="clear" w:pos="8505"/>
      </w:tabs>
      <w:suppressAutoHyphens/>
      <w:spacing w:after="238"/>
      <w:jc w:val="both"/>
    </w:pPr>
    <w:rPr>
      <w:rFonts w:ascii="Liberation Sans" w:hAnsi="Liberation Sans" w:cs="Arial"/>
      <w:color w:val="auto"/>
      <w:sz w:val="22"/>
      <w:szCs w:val="18"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166BC5"/>
    <w:pPr>
      <w:ind w:left="425" w:hanging="425"/>
      <w:jc w:val="both"/>
    </w:pPr>
    <w:rPr>
      <w:rFonts w:ascii="Calibri" w:eastAsia="Arial Unicode MS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3">
    <w:name w:val="Medium Grid 3 Accent 3"/>
    <w:basedOn w:val="Tabelanormal"/>
    <w:uiPriority w:val="69"/>
    <w:rsid w:val="00166BC5"/>
    <w:pPr>
      <w:ind w:left="425" w:hanging="425"/>
      <w:jc w:val="both"/>
    </w:pPr>
    <w:rPr>
      <w:rFonts w:ascii="Calibri" w:hAnsi="Calibri"/>
      <w:sz w:val="24"/>
      <w:szCs w:val="24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character" w:customStyle="1" w:styleId="PargrafodaListaChar">
    <w:name w:val="Parágrafo da Lista Char"/>
    <w:aliases w:val="Lista Paragrafo em Preto Char,Marca 1 Char,Texto Char,List1 Char,List11 Char,List111 Char,List1111 Char,List11111 Char,Títulos diss Char,Bullets 1 Char,Fonte Char,Parágrafo Normal Char,Lista Bullet Char,Liste 1 Char,Bullet Char"/>
    <w:link w:val="PargrafodaLista"/>
    <w:uiPriority w:val="1"/>
    <w:qFormat/>
    <w:rsid w:val="00166BC5"/>
    <w:rPr>
      <w:rFonts w:ascii="Arial" w:hAnsi="Arial"/>
      <w:color w:val="000000"/>
      <w:sz w:val="18"/>
    </w:rPr>
  </w:style>
  <w:style w:type="table" w:styleId="TabeladeGradeClara">
    <w:name w:val="Grid Table Light"/>
    <w:basedOn w:val="Tabelanormal"/>
    <w:uiPriority w:val="40"/>
    <w:rsid w:val="00166BC5"/>
    <w:pPr>
      <w:ind w:left="425" w:hanging="425"/>
      <w:jc w:val="both"/>
    </w:pPr>
    <w:rPr>
      <w:rFonts w:ascii="Calibri" w:hAnsi="Calibri"/>
      <w:sz w:val="22"/>
      <w:szCs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tive">
    <w:name w:val="active"/>
    <w:basedOn w:val="Normal"/>
    <w:rsid w:val="00166BC5"/>
    <w:pPr>
      <w:tabs>
        <w:tab w:val="clear" w:pos="8505"/>
      </w:tabs>
      <w:spacing w:before="100" w:beforeAutospacing="1" w:after="100" w:afterAutospacing="1"/>
      <w:jc w:val="both"/>
    </w:pPr>
    <w:rPr>
      <w:rFonts w:cs="Arial"/>
      <w:color w:val="auto"/>
      <w:sz w:val="24"/>
      <w:szCs w:val="24"/>
    </w:rPr>
  </w:style>
  <w:style w:type="paragraph" w:customStyle="1" w:styleId="Textoembloco2">
    <w:name w:val="Texto em bloco2"/>
    <w:basedOn w:val="Normal"/>
    <w:rsid w:val="00166BC5"/>
    <w:pPr>
      <w:tabs>
        <w:tab w:val="clear" w:pos="8505"/>
      </w:tabs>
      <w:ind w:left="1134" w:right="-57" w:hanging="1134"/>
      <w:jc w:val="both"/>
    </w:pPr>
    <w:rPr>
      <w:rFonts w:cs="Arial"/>
      <w:color w:val="auto"/>
      <w:sz w:val="21"/>
      <w:szCs w:val="18"/>
    </w:rPr>
  </w:style>
  <w:style w:type="paragraph" w:customStyle="1" w:styleId="PargrafodaLista3">
    <w:name w:val="Parágrafo da Lista3"/>
    <w:basedOn w:val="Normal"/>
    <w:rsid w:val="00166BC5"/>
    <w:pPr>
      <w:tabs>
        <w:tab w:val="clear" w:pos="8505"/>
      </w:tabs>
      <w:ind w:left="720"/>
      <w:contextualSpacing/>
      <w:jc w:val="both"/>
    </w:pPr>
    <w:rPr>
      <w:rFonts w:eastAsia="Calibri" w:cs="Arial"/>
      <w:color w:val="auto"/>
      <w:szCs w:val="18"/>
    </w:rPr>
  </w:style>
  <w:style w:type="paragraph" w:customStyle="1" w:styleId="Recuodecorpodetexto33">
    <w:name w:val="Recuo de corpo de texto 33"/>
    <w:basedOn w:val="Normal"/>
    <w:rsid w:val="00166BC5"/>
    <w:pPr>
      <w:tabs>
        <w:tab w:val="clear" w:pos="8505"/>
      </w:tabs>
      <w:ind w:left="1134" w:hanging="1134"/>
      <w:jc w:val="both"/>
    </w:pPr>
    <w:rPr>
      <w:rFonts w:ascii="Swis721 BT" w:hAnsi="Swis721 BT" w:cs="Arial"/>
      <w:color w:val="auto"/>
      <w:spacing w:val="10"/>
      <w:szCs w:val="18"/>
    </w:rPr>
  </w:style>
  <w:style w:type="character" w:customStyle="1" w:styleId="HeaderChar1">
    <w:name w:val="Header Char1"/>
    <w:aliases w:val="h Char1,h1 Char1,hd Char1,he Char1"/>
    <w:locked/>
    <w:rsid w:val="00166BC5"/>
    <w:rPr>
      <w:rFonts w:ascii="Times New Roman" w:hAnsi="Times New Roman" w:cs="Times New Roman"/>
      <w:sz w:val="20"/>
      <w:szCs w:val="20"/>
      <w:lang w:val="x-none" w:eastAsia="pt-BR"/>
    </w:rPr>
  </w:style>
  <w:style w:type="paragraph" w:customStyle="1" w:styleId="ListParagraph1">
    <w:name w:val="List Paragraph1"/>
    <w:basedOn w:val="Normal"/>
    <w:rsid w:val="00166BC5"/>
    <w:pPr>
      <w:widowControl w:val="0"/>
      <w:tabs>
        <w:tab w:val="clear" w:pos="8505"/>
      </w:tabs>
      <w:jc w:val="both"/>
    </w:pPr>
    <w:rPr>
      <w:rFonts w:ascii="Calibri" w:hAnsi="Calibri" w:cs="Arial"/>
      <w:color w:val="auto"/>
      <w:sz w:val="22"/>
      <w:szCs w:val="22"/>
      <w:lang w:val="en-US" w:eastAsia="en-US"/>
    </w:rPr>
  </w:style>
  <w:style w:type="paragraph" w:customStyle="1" w:styleId="Estilo3">
    <w:name w:val="Estilo3"/>
    <w:basedOn w:val="Ttulo2"/>
    <w:qFormat/>
    <w:rsid w:val="00166BC5"/>
    <w:pPr>
      <w:numPr>
        <w:ilvl w:val="1"/>
      </w:numPr>
      <w:ind w:left="360"/>
      <w:jc w:val="both"/>
    </w:pPr>
    <w:rPr>
      <w:rFonts w:cs="Arial"/>
      <w:b w:val="0"/>
      <w:bCs/>
      <w:iCs/>
      <w:szCs w:val="18"/>
    </w:rPr>
  </w:style>
  <w:style w:type="paragraph" w:customStyle="1" w:styleId="Estilo4">
    <w:name w:val="Estilo4"/>
    <w:basedOn w:val="Ttulo2"/>
    <w:autoRedefine/>
    <w:qFormat/>
    <w:rsid w:val="00166BC5"/>
    <w:pPr>
      <w:numPr>
        <w:ilvl w:val="1"/>
      </w:numPr>
      <w:ind w:left="360"/>
      <w:jc w:val="both"/>
    </w:pPr>
    <w:rPr>
      <w:rFonts w:cs="Arial"/>
      <w:b w:val="0"/>
      <w:bCs/>
      <w:iCs/>
      <w:szCs w:val="18"/>
    </w:rPr>
  </w:style>
  <w:style w:type="paragraph" w:customStyle="1" w:styleId="Estilo5">
    <w:name w:val="Estilo5"/>
    <w:basedOn w:val="Ttulo2"/>
    <w:autoRedefine/>
    <w:qFormat/>
    <w:rsid w:val="00166BC5"/>
    <w:pPr>
      <w:numPr>
        <w:ilvl w:val="1"/>
      </w:numPr>
      <w:ind w:left="360"/>
      <w:jc w:val="both"/>
    </w:pPr>
    <w:rPr>
      <w:rFonts w:cs="Arial"/>
      <w:b w:val="0"/>
      <w:bCs/>
      <w:iCs/>
      <w:szCs w:val="18"/>
    </w:rPr>
  </w:style>
  <w:style w:type="paragraph" w:customStyle="1" w:styleId="Estilo6">
    <w:name w:val="Estilo6"/>
    <w:basedOn w:val="Ttulo2"/>
    <w:autoRedefine/>
    <w:qFormat/>
    <w:rsid w:val="00166BC5"/>
    <w:pPr>
      <w:shd w:val="clear" w:color="auto" w:fill="FFFFFF" w:themeFill="background1"/>
      <w:ind w:left="0"/>
      <w:jc w:val="both"/>
    </w:pPr>
    <w:rPr>
      <w:b w:val="0"/>
      <w:bCs/>
      <w:iCs/>
      <w:szCs w:val="18"/>
    </w:rPr>
  </w:style>
  <w:style w:type="character" w:customStyle="1" w:styleId="hgkelc">
    <w:name w:val="hgkelc"/>
    <w:basedOn w:val="Fontepargpadro"/>
    <w:rsid w:val="00166BC5"/>
  </w:style>
  <w:style w:type="paragraph" w:customStyle="1" w:styleId="Estilo7">
    <w:name w:val="Estilo7"/>
    <w:basedOn w:val="Ttulo5"/>
    <w:qFormat/>
    <w:rsid w:val="00166BC5"/>
    <w:pPr>
      <w:keepNext/>
      <w:keepLines/>
      <w:numPr>
        <w:ilvl w:val="4"/>
      </w:numPr>
      <w:spacing w:before="0" w:after="0"/>
      <w:jc w:val="both"/>
    </w:pPr>
    <w:rPr>
      <w:rFonts w:ascii="Arial" w:hAnsi="Arial"/>
      <w:i w:val="0"/>
      <w:iCs w:val="0"/>
      <w:color w:val="0000FF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66BC5"/>
    <w:pPr>
      <w:widowControl w:val="0"/>
      <w:tabs>
        <w:tab w:val="clear" w:pos="8505"/>
      </w:tabs>
    </w:pPr>
    <w:rPr>
      <w:rFonts w:eastAsia="Arial" w:cs="Arial"/>
      <w:color w:val="auto"/>
      <w:sz w:val="22"/>
      <w:szCs w:val="22"/>
      <w:lang w:val="en-US" w:eastAsia="en-US"/>
    </w:rPr>
  </w:style>
  <w:style w:type="paragraph" w:customStyle="1" w:styleId="Clausula">
    <w:name w:val="Clausula"/>
    <w:basedOn w:val="Ttulo1"/>
    <w:link w:val="ClausulaChar"/>
    <w:qFormat/>
    <w:rsid w:val="00DB671C"/>
    <w:pPr>
      <w:tabs>
        <w:tab w:val="left" w:pos="851"/>
        <w:tab w:val="left" w:pos="1134"/>
      </w:tabs>
      <w:spacing w:before="240" w:after="60"/>
    </w:pPr>
    <w:rPr>
      <w:rFonts w:cs="Arial"/>
      <w:snapToGrid/>
      <w:color w:val="auto"/>
      <w:kern w:val="28"/>
      <w:sz w:val="24"/>
      <w:szCs w:val="24"/>
      <w:u w:val="single"/>
    </w:rPr>
  </w:style>
  <w:style w:type="character" w:customStyle="1" w:styleId="ClausulaChar">
    <w:name w:val="Clausula Char"/>
    <w:basedOn w:val="Fontepargpadro"/>
    <w:link w:val="Clausula"/>
    <w:rsid w:val="00DB671C"/>
    <w:rPr>
      <w:rFonts w:ascii="Arial" w:hAnsi="Arial" w:cs="Arial"/>
      <w:b/>
      <w:kern w:val="28"/>
      <w:sz w:val="24"/>
      <w:szCs w:val="24"/>
      <w:u w:val="single"/>
    </w:rPr>
  </w:style>
  <w:style w:type="numbering" w:customStyle="1" w:styleId="Semlista2">
    <w:name w:val="Sem lista2"/>
    <w:next w:val="Semlista"/>
    <w:uiPriority w:val="99"/>
    <w:semiHidden/>
    <w:unhideWhenUsed/>
    <w:rsid w:val="00C657C7"/>
  </w:style>
  <w:style w:type="character" w:styleId="Meno">
    <w:name w:val="Mention"/>
    <w:basedOn w:val="Fontepargpadro"/>
    <w:uiPriority w:val="99"/>
    <w:unhideWhenUsed/>
    <w:rPr>
      <w:color w:val="2B579A"/>
      <w:shd w:val="clear" w:color="auto" w:fill="E6E6E6"/>
    </w:rPr>
  </w:style>
  <w:style w:type="character" w:customStyle="1" w:styleId="CabealhoChar1">
    <w:name w:val="Cabeçalho Char1"/>
    <w:basedOn w:val="Fontepargpadro"/>
    <w:uiPriority w:val="99"/>
    <w:semiHidden/>
    <w:rsid w:val="006677E9"/>
    <w:rPr>
      <w:rFonts w:ascii="Arial" w:hAnsi="Arial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5811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5" w:color="D3E1F9"/>
            <w:bottom w:val="none" w:sz="0" w:space="0" w:color="auto"/>
            <w:right w:val="none" w:sz="0" w:space="0" w:color="auto"/>
          </w:divBdr>
          <w:divsChild>
            <w:div w:id="3296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84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1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1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7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527200\Dados%20de%20aplicativos\Microsoft\Modelos\Normal%20Caixa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327b7f-0dd9-4aa0-96be-2ca6b0374cee" xsi:nil="true"/>
    <lcf76f155ced4ddcb4097134ff3c332f xmlns="865edeb9-13a5-497a-b62f-5a57d917f8e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9E0B681037E546B8BC221E08C7DC2E" ma:contentTypeVersion="12" ma:contentTypeDescription="Crie um novo documento." ma:contentTypeScope="" ma:versionID="c427d88bba35f6b3dd8115bec1408b6c">
  <xsd:schema xmlns:xsd="http://www.w3.org/2001/XMLSchema" xmlns:xs="http://www.w3.org/2001/XMLSchema" xmlns:p="http://schemas.microsoft.com/office/2006/metadata/properties" xmlns:ns1="http://schemas.microsoft.com/sharepoint/v3" xmlns:ns2="865edeb9-13a5-497a-b62f-5a57d917f8eb" xmlns:ns3="84327b7f-0dd9-4aa0-96be-2ca6b0374cee" targetNamespace="http://schemas.microsoft.com/office/2006/metadata/properties" ma:root="true" ma:fieldsID="005a61af2bacbdaac855cc65767f9e28" ns1:_="" ns2:_="" ns3:_="">
    <xsd:import namespace="http://schemas.microsoft.com/sharepoint/v3"/>
    <xsd:import namespace="865edeb9-13a5-497a-b62f-5a57d917f8eb"/>
    <xsd:import namespace="84327b7f-0dd9-4aa0-96be-2ca6b0374c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edeb9-13a5-497a-b62f-5a57d917f8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27b7f-0dd9-4aa0-96be-2ca6b0374c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5ba8414-f781-4550-9467-ebfb0c6080e3}" ma:internalName="TaxCatchAll" ma:showField="CatchAllData" ma:web="84327b7f-0dd9-4aa0-96be-2ca6b0374c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B1F2BE-BE18-4AA8-A005-E9900CEBC3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0D0BDD-5338-425C-8020-F0208DE431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80ADE1-7884-410B-8D70-AE3EC0CD13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327b7f-0dd9-4aa0-96be-2ca6b0374cee"/>
    <ds:schemaRef ds:uri="865edeb9-13a5-497a-b62f-5a57d917f8eb"/>
  </ds:schemaRefs>
</ds:datastoreItem>
</file>

<file path=customXml/itemProps4.xml><?xml version="1.0" encoding="utf-8"?>
<ds:datastoreItem xmlns:ds="http://schemas.openxmlformats.org/officeDocument/2006/customXml" ds:itemID="{2FD23234-33CD-4F21-8D04-F14D3DF79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65edeb9-13a5-497a-b62f-5a57d917f8eb"/>
    <ds:schemaRef ds:uri="84327b7f-0dd9-4aa0-96be-2ca6b0374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 Caixa</Template>
  <TotalTime>2</TotalTime>
  <Pages>2</Pages>
  <Words>281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(TÍTULO EM CAIXA ALTA)</vt:lpstr>
    </vt:vector>
  </TitlesOfParts>
  <Company>Caixa Econômica Federal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(TÍTULO EM CAIXA ALTA)</dc:title>
  <dc:subject/>
  <dc:creator>GISUTBR</dc:creator>
  <cp:keywords/>
  <dc:description/>
  <cp:lastModifiedBy>Marcio Eduardo Pinhati Cardoso</cp:lastModifiedBy>
  <cp:revision>3</cp:revision>
  <cp:lastPrinted>2019-08-01T13:26:00Z</cp:lastPrinted>
  <dcterms:created xsi:type="dcterms:W3CDTF">2023-01-02T18:45:00Z</dcterms:created>
  <dcterms:modified xsi:type="dcterms:W3CDTF">2023-01-11T22:15:00Z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0x010100F19E0B681037E546B8BC221E08C7DC2E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2023-01-02T18:43:49Z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97090454-e6d8-4ce7-b8e9-c591225a1a9b</vt:lpwstr>
  </property>
  <property fmtid="{D5CDD505-2E9C-101B-9397-08002B2CF9AE}" pid="10" name="MSIP_Label_fde7aacd-7cc4-4c31-9e6f-7ef306428f09_ContentBits">
    <vt:lpwstr>1</vt:lpwstr>
  </property>
</Properties>
</file>